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14F4938" w:rsidR="004F0988" w:rsidRPr="00C14D37" w:rsidRDefault="004F0988" w:rsidP="005F71D3">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5F71D3">
              <w:t>3</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5F71D3">
              <w:rPr>
                <w:sz w:val="32"/>
              </w:rPr>
              <w:t>02</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EA15B0">
              <w:rPr>
                <w:noProof/>
                <w:sz w:val="18"/>
                <w:highlight w:val="yellow"/>
              </w:rPr>
              <w:t>2</w:t>
            </w:r>
            <w:r w:rsidR="008E2D68">
              <w:rPr>
                <w:noProof/>
                <w:sz w:val="18"/>
                <w:highlight w:val="yellow"/>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6329E60" w14:textId="77777777" w:rsidR="00F150E1"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F150E1">
        <w:t>Foreword</w:t>
      </w:r>
      <w:r w:rsidR="00F150E1">
        <w:tab/>
      </w:r>
      <w:r w:rsidR="00F150E1">
        <w:fldChar w:fldCharType="begin"/>
      </w:r>
      <w:r w:rsidR="00F150E1">
        <w:instrText xml:space="preserve"> PAGEREF _Toc128633600 \h </w:instrText>
      </w:r>
      <w:r w:rsidR="00F150E1">
        <w:fldChar w:fldCharType="separate"/>
      </w:r>
      <w:r w:rsidR="00F150E1">
        <w:t>4</w:t>
      </w:r>
      <w:r w:rsidR="00F150E1">
        <w:fldChar w:fldCharType="end"/>
      </w:r>
    </w:p>
    <w:p w14:paraId="3EF2C482" w14:textId="77777777" w:rsidR="00F150E1" w:rsidRDefault="00F150E1">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_Toc128633601 \h </w:instrText>
      </w:r>
      <w:r>
        <w:fldChar w:fldCharType="separate"/>
      </w:r>
      <w:r>
        <w:t>5</w:t>
      </w:r>
      <w:r>
        <w:fldChar w:fldCharType="end"/>
      </w:r>
    </w:p>
    <w:p w14:paraId="02697DD5" w14:textId="77777777" w:rsidR="00F150E1" w:rsidRDefault="00F150E1">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_Toc128633602 \h </w:instrText>
      </w:r>
      <w:r>
        <w:fldChar w:fldCharType="separate"/>
      </w:r>
      <w:r>
        <w:t>5</w:t>
      </w:r>
      <w:r>
        <w:fldChar w:fldCharType="end"/>
      </w:r>
    </w:p>
    <w:p w14:paraId="240CF640" w14:textId="77777777" w:rsidR="00F150E1" w:rsidRDefault="00F150E1">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_Toc128633603 \h </w:instrText>
      </w:r>
      <w:r>
        <w:fldChar w:fldCharType="separate"/>
      </w:r>
      <w:r>
        <w:t>6</w:t>
      </w:r>
      <w:r>
        <w:fldChar w:fldCharType="end"/>
      </w:r>
    </w:p>
    <w:p w14:paraId="204FACA0" w14:textId="77777777" w:rsidR="00F150E1" w:rsidRDefault="00F150E1">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_Toc128633604 \h </w:instrText>
      </w:r>
      <w:r>
        <w:fldChar w:fldCharType="separate"/>
      </w:r>
      <w:r>
        <w:t>6</w:t>
      </w:r>
      <w:r>
        <w:fldChar w:fldCharType="end"/>
      </w:r>
    </w:p>
    <w:p w14:paraId="2B9E4986" w14:textId="77777777" w:rsidR="00F150E1" w:rsidRDefault="00F150E1">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_Toc128633605 \h </w:instrText>
      </w:r>
      <w:r>
        <w:fldChar w:fldCharType="separate"/>
      </w:r>
      <w:r>
        <w:t>7</w:t>
      </w:r>
      <w:r>
        <w:fldChar w:fldCharType="end"/>
      </w:r>
    </w:p>
    <w:p w14:paraId="72775386" w14:textId="77777777" w:rsidR="00F150E1" w:rsidRDefault="00F150E1">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_Toc128633606 \h </w:instrText>
      </w:r>
      <w:r>
        <w:fldChar w:fldCharType="separate"/>
      </w:r>
      <w:r>
        <w:t>7</w:t>
      </w:r>
      <w:r>
        <w:fldChar w:fldCharType="end"/>
      </w:r>
    </w:p>
    <w:p w14:paraId="66CC1E35" w14:textId="77777777" w:rsidR="00F150E1" w:rsidRDefault="00F150E1">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_Toc128633607 \h </w:instrText>
      </w:r>
      <w:r>
        <w:fldChar w:fldCharType="separate"/>
      </w:r>
      <w:r>
        <w:t>8</w:t>
      </w:r>
      <w:r>
        <w:fldChar w:fldCharType="end"/>
      </w:r>
    </w:p>
    <w:p w14:paraId="3FAFD210" w14:textId="77777777" w:rsidR="00F150E1" w:rsidRDefault="00F150E1">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_Toc128633608 \h </w:instrText>
      </w:r>
      <w:r>
        <w:fldChar w:fldCharType="separate"/>
      </w:r>
      <w:r>
        <w:t>8</w:t>
      </w:r>
      <w:r>
        <w:fldChar w:fldCharType="end"/>
      </w:r>
    </w:p>
    <w:p w14:paraId="571A7E7C" w14:textId="77777777" w:rsidR="00F150E1" w:rsidRDefault="00F150E1">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_Toc128633609 \h </w:instrText>
      </w:r>
      <w:r>
        <w:fldChar w:fldCharType="separate"/>
      </w:r>
      <w:r>
        <w:t>8</w:t>
      </w:r>
      <w:r>
        <w:fldChar w:fldCharType="end"/>
      </w:r>
    </w:p>
    <w:p w14:paraId="2E73509C" w14:textId="77777777" w:rsidR="00F150E1" w:rsidRDefault="00F150E1">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_Toc128633610 \h </w:instrText>
      </w:r>
      <w:r>
        <w:fldChar w:fldCharType="separate"/>
      </w:r>
      <w:r>
        <w:t>9</w:t>
      </w:r>
      <w:r>
        <w:fldChar w:fldCharType="end"/>
      </w:r>
    </w:p>
    <w:p w14:paraId="18E84A4A" w14:textId="77777777" w:rsidR="00F150E1" w:rsidRDefault="00F150E1">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_Toc128633611 \h </w:instrText>
      </w:r>
      <w:r>
        <w:fldChar w:fldCharType="separate"/>
      </w:r>
      <w:r>
        <w:t>10</w:t>
      </w:r>
      <w:r>
        <w:fldChar w:fldCharType="end"/>
      </w:r>
    </w:p>
    <w:p w14:paraId="2276B5A7" w14:textId="77777777" w:rsidR="00F150E1" w:rsidRDefault="00F150E1">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_Toc128633612 \h </w:instrText>
      </w:r>
      <w:r>
        <w:fldChar w:fldCharType="separate"/>
      </w:r>
      <w:r>
        <w:t>11</w:t>
      </w:r>
      <w:r>
        <w:fldChar w:fldCharType="end"/>
      </w:r>
    </w:p>
    <w:p w14:paraId="3F23870F" w14:textId="77777777" w:rsidR="00F150E1" w:rsidRDefault="00F150E1">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_Toc128633613 \h </w:instrText>
      </w:r>
      <w:r>
        <w:fldChar w:fldCharType="separate"/>
      </w:r>
      <w:r>
        <w:t>11</w:t>
      </w:r>
      <w:r>
        <w:fldChar w:fldCharType="end"/>
      </w:r>
    </w:p>
    <w:p w14:paraId="5101178D" w14:textId="77777777" w:rsidR="00F150E1" w:rsidRDefault="00F150E1">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_Toc128633614 \h </w:instrText>
      </w:r>
      <w:r>
        <w:fldChar w:fldCharType="separate"/>
      </w:r>
      <w:r>
        <w:t>13</w:t>
      </w:r>
      <w:r>
        <w:fldChar w:fldCharType="end"/>
      </w:r>
    </w:p>
    <w:p w14:paraId="31F1528B" w14:textId="77777777" w:rsidR="00F150E1" w:rsidRDefault="00F150E1">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_Toc128633615 \h </w:instrText>
      </w:r>
      <w:r>
        <w:fldChar w:fldCharType="separate"/>
      </w:r>
      <w:r>
        <w:t>13</w:t>
      </w:r>
      <w:r>
        <w:fldChar w:fldCharType="end"/>
      </w:r>
    </w:p>
    <w:p w14:paraId="11F85B91" w14:textId="77777777" w:rsidR="00F150E1" w:rsidRDefault="00F150E1">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_Toc128633616 \h </w:instrText>
      </w:r>
      <w:r>
        <w:fldChar w:fldCharType="separate"/>
      </w:r>
      <w:r>
        <w:t>14</w:t>
      </w:r>
      <w:r>
        <w:fldChar w:fldCharType="end"/>
      </w:r>
    </w:p>
    <w:p w14:paraId="7FDD7E92" w14:textId="77777777" w:rsidR="00F150E1" w:rsidRDefault="00F150E1">
      <w:pPr>
        <w:pStyle w:val="TOC4"/>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_Toc128633617 \h </w:instrText>
      </w:r>
      <w:r>
        <w:fldChar w:fldCharType="separate"/>
      </w:r>
      <w:r>
        <w:t>14</w:t>
      </w:r>
      <w:r>
        <w:fldChar w:fldCharType="end"/>
      </w:r>
    </w:p>
    <w:p w14:paraId="6F4DB061" w14:textId="77777777" w:rsidR="00F150E1" w:rsidRDefault="00F150E1">
      <w:pPr>
        <w:pStyle w:val="TOC4"/>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_Toc128633618 \h </w:instrText>
      </w:r>
      <w:r>
        <w:fldChar w:fldCharType="separate"/>
      </w:r>
      <w:r>
        <w:t>16</w:t>
      </w:r>
      <w:r>
        <w:fldChar w:fldCharType="end"/>
      </w:r>
    </w:p>
    <w:p w14:paraId="1274777F" w14:textId="77777777" w:rsidR="00F150E1" w:rsidRDefault="00F150E1">
      <w:pPr>
        <w:pStyle w:val="TOC4"/>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_Toc128633619 \h </w:instrText>
      </w:r>
      <w:r>
        <w:fldChar w:fldCharType="separate"/>
      </w:r>
      <w:r>
        <w:t>17</w:t>
      </w:r>
      <w:r>
        <w:fldChar w:fldCharType="end"/>
      </w:r>
    </w:p>
    <w:p w14:paraId="1918F92A" w14:textId="77777777" w:rsidR="00F150E1" w:rsidRDefault="00F150E1">
      <w:pPr>
        <w:pStyle w:val="TOC2"/>
        <w:rPr>
          <w:rFonts w:asciiTheme="minorHAnsi" w:eastAsiaTheme="minorEastAsia" w:hAnsiTheme="minorHAnsi" w:cstheme="minorBidi"/>
          <w:sz w:val="22"/>
          <w:szCs w:val="22"/>
          <w:lang w:val="en-US" w:eastAsia="ko-KR"/>
        </w:rPr>
      </w:pPr>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_Toc128633620 \h </w:instrText>
      </w:r>
      <w:r>
        <w:fldChar w:fldCharType="separate"/>
      </w:r>
      <w:r>
        <w:t>18</w:t>
      </w:r>
      <w:r>
        <w:fldChar w:fldCharType="end"/>
      </w:r>
    </w:p>
    <w:p w14:paraId="6E1B724F" w14:textId="77777777" w:rsidR="00F150E1" w:rsidRDefault="00F150E1">
      <w:pPr>
        <w:pStyle w:val="TOC3"/>
        <w:rPr>
          <w:rFonts w:asciiTheme="minorHAnsi" w:eastAsiaTheme="minorEastAsia" w:hAnsiTheme="minorHAnsi" w:cstheme="minorBidi"/>
          <w:sz w:val="22"/>
          <w:szCs w:val="22"/>
          <w:lang w:val="en-US" w:eastAsia="ko-KR"/>
        </w:rPr>
      </w:pPr>
      <w:r w:rsidRPr="00735704">
        <w:rPr>
          <w:lang w:val="en-US"/>
        </w:rPr>
        <w:t>5.4.1</w:t>
      </w:r>
      <w:r>
        <w:rPr>
          <w:rFonts w:asciiTheme="minorHAnsi" w:eastAsiaTheme="minorEastAsia" w:hAnsiTheme="minorHAnsi" w:cstheme="minorBidi"/>
          <w:sz w:val="22"/>
          <w:szCs w:val="22"/>
          <w:lang w:val="en-US" w:eastAsia="ko-KR"/>
        </w:rPr>
        <w:tab/>
      </w:r>
      <w:r w:rsidRPr="00735704">
        <w:rPr>
          <w:lang w:val="en-US"/>
        </w:rPr>
        <w:t>General description</w:t>
      </w:r>
      <w:r>
        <w:tab/>
      </w:r>
      <w:r>
        <w:fldChar w:fldCharType="begin"/>
      </w:r>
      <w:r>
        <w:instrText xml:space="preserve"> PAGEREF _Toc128633621 \h </w:instrText>
      </w:r>
      <w:r>
        <w:fldChar w:fldCharType="separate"/>
      </w:r>
      <w:r>
        <w:t>18</w:t>
      </w:r>
      <w:r>
        <w:fldChar w:fldCharType="end"/>
      </w:r>
    </w:p>
    <w:p w14:paraId="2DFD276D" w14:textId="77777777" w:rsidR="00F150E1" w:rsidRDefault="00F150E1">
      <w:pPr>
        <w:pStyle w:val="TOC4"/>
        <w:rPr>
          <w:rFonts w:asciiTheme="minorHAnsi" w:eastAsiaTheme="minorEastAsia" w:hAnsiTheme="minorHAnsi" w:cstheme="minorBidi"/>
          <w:sz w:val="22"/>
          <w:szCs w:val="22"/>
          <w:lang w:val="en-US" w:eastAsia="ko-KR"/>
        </w:rPr>
      </w:pPr>
      <w:r w:rsidRPr="00735704">
        <w:rPr>
          <w:lang w:val="en-US"/>
        </w:rPr>
        <w:t>5.4.1.1</w:t>
      </w:r>
      <w:r>
        <w:rPr>
          <w:rFonts w:asciiTheme="minorHAnsi" w:eastAsiaTheme="minorEastAsia" w:hAnsiTheme="minorHAnsi" w:cstheme="minorBidi"/>
          <w:sz w:val="22"/>
          <w:szCs w:val="22"/>
          <w:lang w:val="en-US" w:eastAsia="ko-KR"/>
        </w:rPr>
        <w:tab/>
      </w:r>
      <w:r w:rsidRPr="00735704">
        <w:rPr>
          <w:lang w:val="en-US"/>
        </w:rPr>
        <w:t>Video surveillance</w:t>
      </w:r>
      <w:r>
        <w:tab/>
      </w:r>
      <w:r>
        <w:fldChar w:fldCharType="begin"/>
      </w:r>
      <w:r>
        <w:instrText xml:space="preserve"> PAGEREF _Toc128633622 \h </w:instrText>
      </w:r>
      <w:r>
        <w:fldChar w:fldCharType="separate"/>
      </w:r>
      <w:r>
        <w:t>18</w:t>
      </w:r>
      <w:r>
        <w:fldChar w:fldCharType="end"/>
      </w:r>
    </w:p>
    <w:p w14:paraId="63DE5BA2" w14:textId="77777777" w:rsidR="00F150E1" w:rsidRDefault="00F150E1">
      <w:pPr>
        <w:pStyle w:val="TOC4"/>
        <w:rPr>
          <w:rFonts w:asciiTheme="minorHAnsi" w:eastAsiaTheme="minorEastAsia" w:hAnsiTheme="minorHAnsi" w:cstheme="minorBidi"/>
          <w:sz w:val="22"/>
          <w:szCs w:val="22"/>
          <w:lang w:val="en-US" w:eastAsia="ko-KR"/>
        </w:rPr>
      </w:pPr>
      <w:r w:rsidRPr="00735704">
        <w:rPr>
          <w:lang w:val="en-US"/>
        </w:rPr>
        <w:t>5.X.1.2</w:t>
      </w:r>
      <w:r>
        <w:rPr>
          <w:rFonts w:asciiTheme="minorHAnsi" w:eastAsiaTheme="minorEastAsia" w:hAnsiTheme="minorHAnsi" w:cstheme="minorBidi"/>
          <w:sz w:val="22"/>
          <w:szCs w:val="22"/>
          <w:lang w:val="en-US" w:eastAsia="ko-KR"/>
        </w:rPr>
        <w:tab/>
      </w:r>
      <w:r w:rsidRPr="00735704">
        <w:rPr>
          <w:lang w:val="en-US"/>
        </w:rPr>
        <w:t>Intelligent transportation</w:t>
      </w:r>
      <w:r>
        <w:tab/>
      </w:r>
      <w:r>
        <w:fldChar w:fldCharType="begin"/>
      </w:r>
      <w:r>
        <w:instrText xml:space="preserve"> PAGEREF _Toc128633623 \h </w:instrText>
      </w:r>
      <w:r>
        <w:fldChar w:fldCharType="separate"/>
      </w:r>
      <w:r>
        <w:t>18</w:t>
      </w:r>
      <w:r>
        <w:fldChar w:fldCharType="end"/>
      </w:r>
    </w:p>
    <w:p w14:paraId="646E4A4A" w14:textId="77777777" w:rsidR="00F150E1" w:rsidRDefault="00F150E1">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_Toc128633624 \h </w:instrText>
      </w:r>
      <w:r>
        <w:fldChar w:fldCharType="separate"/>
      </w:r>
      <w:r>
        <w:t>19</w:t>
      </w:r>
      <w:r>
        <w:fldChar w:fldCharType="end"/>
      </w:r>
    </w:p>
    <w:p w14:paraId="7624DD0F" w14:textId="77777777" w:rsidR="00F150E1" w:rsidRDefault="00F150E1">
      <w:pPr>
        <w:pStyle w:val="TOC3"/>
        <w:rPr>
          <w:rFonts w:asciiTheme="minorHAnsi" w:eastAsiaTheme="minorEastAsia" w:hAnsiTheme="minorHAnsi" w:cstheme="minorBidi"/>
          <w:sz w:val="22"/>
          <w:szCs w:val="22"/>
          <w:lang w:val="en-US" w:eastAsia="ko-KR"/>
        </w:rPr>
      </w:pPr>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_Toc128633625 \h </w:instrText>
      </w:r>
      <w:r>
        <w:fldChar w:fldCharType="separate"/>
      </w:r>
      <w:r>
        <w:t>19</w:t>
      </w:r>
      <w:r>
        <w:fldChar w:fldCharType="end"/>
      </w:r>
    </w:p>
    <w:p w14:paraId="7F418307" w14:textId="77777777" w:rsidR="00F150E1" w:rsidRDefault="00F150E1">
      <w:pPr>
        <w:pStyle w:val="TOC2"/>
        <w:rPr>
          <w:rFonts w:asciiTheme="minorHAnsi" w:eastAsiaTheme="minorEastAsia" w:hAnsiTheme="minorHAnsi" w:cstheme="minorBidi"/>
          <w:sz w:val="22"/>
          <w:szCs w:val="22"/>
          <w:lang w:val="en-US" w:eastAsia="ko-KR"/>
        </w:rPr>
      </w:pPr>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_Toc128633626 \h </w:instrText>
      </w:r>
      <w:r>
        <w:fldChar w:fldCharType="separate"/>
      </w:r>
      <w:r>
        <w:t>21</w:t>
      </w:r>
      <w:r>
        <w:fldChar w:fldCharType="end"/>
      </w:r>
    </w:p>
    <w:p w14:paraId="0F4CAA0B" w14:textId="77777777" w:rsidR="00F150E1" w:rsidRDefault="00F150E1">
      <w:pPr>
        <w:pStyle w:val="TOC3"/>
        <w:rPr>
          <w:rFonts w:asciiTheme="minorHAnsi" w:eastAsiaTheme="minorEastAsia" w:hAnsiTheme="minorHAnsi" w:cstheme="minorBidi"/>
          <w:sz w:val="22"/>
          <w:szCs w:val="22"/>
          <w:lang w:val="en-US" w:eastAsia="ko-KR"/>
        </w:rPr>
      </w:pPr>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_Toc128633627 \h </w:instrText>
      </w:r>
      <w:r>
        <w:fldChar w:fldCharType="separate"/>
      </w:r>
      <w:r>
        <w:t>21</w:t>
      </w:r>
      <w:r>
        <w:fldChar w:fldCharType="end"/>
      </w:r>
    </w:p>
    <w:p w14:paraId="0B241D46" w14:textId="77777777" w:rsidR="00F150E1" w:rsidRDefault="00F150E1">
      <w:pPr>
        <w:pStyle w:val="TOC3"/>
        <w:rPr>
          <w:rFonts w:asciiTheme="minorHAnsi" w:eastAsiaTheme="minorEastAsia" w:hAnsiTheme="minorHAnsi" w:cstheme="minorBidi"/>
          <w:sz w:val="22"/>
          <w:szCs w:val="22"/>
          <w:lang w:val="en-US" w:eastAsia="ko-KR"/>
        </w:rPr>
      </w:pPr>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_Toc128633628 \h </w:instrText>
      </w:r>
      <w:r>
        <w:fldChar w:fldCharType="separate"/>
      </w:r>
      <w:r>
        <w:t>22</w:t>
      </w:r>
      <w:r>
        <w:fldChar w:fldCharType="end"/>
      </w:r>
    </w:p>
    <w:p w14:paraId="0383BF87" w14:textId="77777777" w:rsidR="00F150E1" w:rsidRDefault="00F150E1">
      <w:pPr>
        <w:pStyle w:val="TOC3"/>
        <w:rPr>
          <w:rFonts w:asciiTheme="minorHAnsi" w:eastAsiaTheme="minorEastAsia" w:hAnsiTheme="minorHAnsi" w:cstheme="minorBidi"/>
          <w:sz w:val="22"/>
          <w:szCs w:val="22"/>
          <w:lang w:val="en-US" w:eastAsia="ko-KR"/>
        </w:rPr>
      </w:pPr>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_Toc128633629 \h </w:instrText>
      </w:r>
      <w:r>
        <w:fldChar w:fldCharType="separate"/>
      </w:r>
      <w:r>
        <w:t>22</w:t>
      </w:r>
      <w:r>
        <w:fldChar w:fldCharType="end"/>
      </w:r>
    </w:p>
    <w:p w14:paraId="70576140" w14:textId="77777777" w:rsidR="00F150E1" w:rsidRDefault="00F150E1">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_Toc128633630 \h </w:instrText>
      </w:r>
      <w:r>
        <w:fldChar w:fldCharType="separate"/>
      </w:r>
      <w:r>
        <w:t>22</w:t>
      </w:r>
      <w:r>
        <w:fldChar w:fldCharType="end"/>
      </w:r>
    </w:p>
    <w:p w14:paraId="633AD1D4" w14:textId="77777777" w:rsidR="00F150E1" w:rsidRDefault="00F150E1">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_Toc128633631 \h </w:instrText>
      </w:r>
      <w:r>
        <w:fldChar w:fldCharType="separate"/>
      </w:r>
      <w:r>
        <w:t>23</w:t>
      </w:r>
      <w:r>
        <w:fldChar w:fldCharType="end"/>
      </w:r>
    </w:p>
    <w:p w14:paraId="62909C56" w14:textId="77777777" w:rsidR="00F150E1" w:rsidRDefault="00F150E1">
      <w:pPr>
        <w:pStyle w:val="TOC8"/>
        <w:rPr>
          <w:rFonts w:asciiTheme="minorHAnsi" w:eastAsiaTheme="minorEastAsia" w:hAnsiTheme="minorHAnsi" w:cstheme="minorBidi"/>
          <w:b w:val="0"/>
          <w:szCs w:val="22"/>
          <w:lang w:val="en-US" w:eastAsia="ko-KR"/>
        </w:rPr>
      </w:pPr>
      <w:r>
        <w:t>Annex &lt;A&gt; (informative): Levels of Fusion</w:t>
      </w:r>
      <w:r>
        <w:tab/>
      </w:r>
      <w:r>
        <w:fldChar w:fldCharType="begin"/>
      </w:r>
      <w:r>
        <w:instrText xml:space="preserve"> PAGEREF _Toc128633632 \h </w:instrText>
      </w:r>
      <w:r>
        <w:fldChar w:fldCharType="separate"/>
      </w:r>
      <w:r>
        <w:t>25</w:t>
      </w:r>
      <w:r>
        <w:fldChar w:fldCharType="end"/>
      </w:r>
    </w:p>
    <w:p w14:paraId="60CA85C7" w14:textId="77777777" w:rsidR="00F150E1" w:rsidRDefault="00F150E1">
      <w:pPr>
        <w:pStyle w:val="TOC1"/>
        <w:rPr>
          <w:rFonts w:asciiTheme="minorHAnsi" w:eastAsiaTheme="minorEastAsia" w:hAnsiTheme="minorHAnsi" w:cstheme="minorBidi"/>
          <w:szCs w:val="22"/>
          <w:lang w:val="en-US" w:eastAsia="ko-KR"/>
        </w:rPr>
      </w:pPr>
      <w:r w:rsidRPr="00735704">
        <w:rPr>
          <w:rFonts w:eastAsia="Times New Roman"/>
          <w:lang w:eastAsia="en-GB"/>
        </w:rPr>
        <w:t>A.1</w:t>
      </w:r>
      <w:r>
        <w:rPr>
          <w:rFonts w:asciiTheme="minorHAnsi" w:eastAsiaTheme="minorEastAsia" w:hAnsiTheme="minorHAnsi" w:cstheme="minorBidi"/>
          <w:szCs w:val="22"/>
          <w:lang w:val="en-US" w:eastAsia="ko-KR"/>
        </w:rPr>
        <w:tab/>
      </w:r>
      <w:r w:rsidRPr="00735704">
        <w:rPr>
          <w:rFonts w:eastAsia="Times New Roman"/>
          <w:lang w:eastAsia="en-GB"/>
        </w:rPr>
        <w:t>Levels of Fusion</w:t>
      </w:r>
      <w:r>
        <w:tab/>
      </w:r>
      <w:r>
        <w:fldChar w:fldCharType="begin"/>
      </w:r>
      <w:r>
        <w:instrText xml:space="preserve"> PAGEREF _Toc128633633 \h </w:instrText>
      </w:r>
      <w:r>
        <w:fldChar w:fldCharType="separate"/>
      </w:r>
      <w:r>
        <w:t>25</w:t>
      </w:r>
      <w:r>
        <w:fldChar w:fldCharType="end"/>
      </w:r>
    </w:p>
    <w:p w14:paraId="547B0AC5" w14:textId="77777777" w:rsidR="00F150E1" w:rsidRDefault="00F150E1">
      <w:pPr>
        <w:pStyle w:val="TOC2"/>
        <w:rPr>
          <w:rFonts w:asciiTheme="minorHAnsi" w:eastAsiaTheme="minorEastAsia" w:hAnsiTheme="minorHAnsi" w:cstheme="minorBidi"/>
          <w:sz w:val="22"/>
          <w:szCs w:val="22"/>
          <w:lang w:val="en-US" w:eastAsia="ko-KR"/>
        </w:rPr>
      </w:pPr>
      <w:r w:rsidRPr="00735704">
        <w:rPr>
          <w:rFonts w:eastAsia="Times New Roman"/>
          <w:lang w:eastAsia="en-GB"/>
        </w:rPr>
        <w:t>A.1.0</w:t>
      </w:r>
      <w:r>
        <w:rPr>
          <w:rFonts w:asciiTheme="minorHAnsi" w:eastAsiaTheme="minorEastAsia" w:hAnsiTheme="minorHAnsi" w:cstheme="minorBidi"/>
          <w:sz w:val="22"/>
          <w:szCs w:val="22"/>
          <w:lang w:val="en-US" w:eastAsia="ko-KR"/>
        </w:rPr>
        <w:tab/>
      </w:r>
      <w:r w:rsidRPr="00735704">
        <w:rPr>
          <w:rFonts w:eastAsia="Times New Roman"/>
          <w:lang w:eastAsia="en-GB"/>
        </w:rPr>
        <w:t>Description</w:t>
      </w:r>
      <w:r>
        <w:tab/>
      </w:r>
      <w:r>
        <w:fldChar w:fldCharType="begin"/>
      </w:r>
      <w:r>
        <w:instrText xml:space="preserve"> PAGEREF _Toc128633634 \h </w:instrText>
      </w:r>
      <w:r>
        <w:fldChar w:fldCharType="separate"/>
      </w:r>
      <w:r>
        <w:t>25</w:t>
      </w:r>
      <w:r>
        <w:fldChar w:fldCharType="end"/>
      </w:r>
    </w:p>
    <w:p w14:paraId="0F58FB7D" w14:textId="77777777" w:rsidR="00F150E1" w:rsidRDefault="00F150E1">
      <w:pPr>
        <w:pStyle w:val="TOC2"/>
        <w:rPr>
          <w:rFonts w:asciiTheme="minorHAnsi" w:eastAsiaTheme="minorEastAsia" w:hAnsiTheme="minorHAnsi" w:cstheme="minorBidi"/>
          <w:sz w:val="22"/>
          <w:szCs w:val="22"/>
          <w:lang w:val="en-US" w:eastAsia="ko-KR"/>
        </w:rPr>
      </w:pPr>
      <w:r w:rsidRPr="00735704">
        <w:rPr>
          <w:rFonts w:eastAsia="Times New Roman"/>
          <w:lang w:eastAsia="en-GB"/>
        </w:rPr>
        <w:t>A.1.1</w:t>
      </w:r>
      <w:r>
        <w:rPr>
          <w:rFonts w:asciiTheme="minorHAnsi" w:eastAsiaTheme="minorEastAsia" w:hAnsiTheme="minorHAnsi" w:cstheme="minorBidi"/>
          <w:sz w:val="22"/>
          <w:szCs w:val="22"/>
          <w:lang w:val="en-US" w:eastAsia="ko-KR"/>
        </w:rPr>
        <w:tab/>
      </w:r>
      <w:r w:rsidRPr="00735704">
        <w:rPr>
          <w:rFonts w:eastAsia="Times New Roman"/>
          <w:lang w:eastAsia="en-GB"/>
        </w:rPr>
        <w:t>A Six-Level Approach</w:t>
      </w:r>
      <w:r>
        <w:tab/>
      </w:r>
      <w:r>
        <w:fldChar w:fldCharType="begin"/>
      </w:r>
      <w:r>
        <w:instrText xml:space="preserve"> PAGEREF _Toc128633635 \h </w:instrText>
      </w:r>
      <w:r>
        <w:fldChar w:fldCharType="separate"/>
      </w:r>
      <w:r>
        <w:t>25</w:t>
      </w:r>
      <w:r>
        <w:fldChar w:fldCharType="end"/>
      </w:r>
    </w:p>
    <w:p w14:paraId="63B4AEAB" w14:textId="77777777" w:rsidR="00F150E1" w:rsidRDefault="00F150E1">
      <w:pPr>
        <w:pStyle w:val="TOC2"/>
        <w:rPr>
          <w:rFonts w:asciiTheme="minorHAnsi" w:eastAsiaTheme="minorEastAsia" w:hAnsiTheme="minorHAnsi" w:cstheme="minorBidi"/>
          <w:sz w:val="22"/>
          <w:szCs w:val="22"/>
          <w:lang w:val="en-US" w:eastAsia="ko-KR"/>
        </w:rPr>
      </w:pPr>
      <w:r w:rsidRPr="00735704">
        <w:rPr>
          <w:rFonts w:eastAsia="Times New Roman"/>
          <w:lang w:eastAsia="en-GB"/>
        </w:rPr>
        <w:t>A.1.2</w:t>
      </w:r>
      <w:r>
        <w:rPr>
          <w:rFonts w:asciiTheme="minorHAnsi" w:eastAsiaTheme="minorEastAsia" w:hAnsiTheme="minorHAnsi" w:cstheme="minorBidi"/>
          <w:sz w:val="22"/>
          <w:szCs w:val="22"/>
          <w:lang w:val="en-US" w:eastAsia="ko-KR"/>
        </w:rPr>
        <w:tab/>
      </w:r>
      <w:r w:rsidRPr="00735704">
        <w:rPr>
          <w:rFonts w:eastAsia="Times New Roman"/>
          <w:lang w:eastAsia="en-GB"/>
        </w:rPr>
        <w:t>A Three-Level Approach</w:t>
      </w:r>
      <w:r>
        <w:tab/>
      </w:r>
      <w:r>
        <w:fldChar w:fldCharType="begin"/>
      </w:r>
      <w:r>
        <w:instrText xml:space="preserve"> PAGEREF _Toc128633636 \h </w:instrText>
      </w:r>
      <w:r>
        <w:fldChar w:fldCharType="separate"/>
      </w:r>
      <w:r>
        <w:t>25</w:t>
      </w:r>
      <w:r>
        <w:fldChar w:fldCharType="end"/>
      </w:r>
    </w:p>
    <w:p w14:paraId="259DC22B" w14:textId="77777777" w:rsidR="00F150E1" w:rsidRDefault="00F150E1">
      <w:pPr>
        <w:pStyle w:val="TOC8"/>
        <w:rPr>
          <w:rFonts w:asciiTheme="minorHAnsi" w:eastAsiaTheme="minorEastAsia" w:hAnsiTheme="minorHAnsi" w:cstheme="minorBidi"/>
          <w:b w:val="0"/>
          <w:szCs w:val="22"/>
          <w:lang w:val="en-US" w:eastAsia="ko-KR"/>
        </w:rPr>
      </w:pPr>
      <w:r>
        <w:t>Annex &lt;X&gt; (informative): &lt;Title&gt;</w:t>
      </w:r>
      <w:r>
        <w:tab/>
      </w:r>
      <w:r>
        <w:fldChar w:fldCharType="begin"/>
      </w:r>
      <w:r>
        <w:instrText xml:space="preserve"> PAGEREF _Toc128633637 \h </w:instrText>
      </w:r>
      <w:r>
        <w:fldChar w:fldCharType="separate"/>
      </w:r>
      <w:r>
        <w:t>27</w:t>
      </w:r>
      <w:r>
        <w:fldChar w:fldCharType="end"/>
      </w:r>
    </w:p>
    <w:p w14:paraId="302EC29D" w14:textId="77777777" w:rsidR="00F150E1" w:rsidRDefault="00F150E1">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_Toc128633638 \h </w:instrText>
      </w:r>
      <w:r>
        <w:fldChar w:fldCharType="separate"/>
      </w:r>
      <w:r>
        <w:t>28</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5" w:name="foreword"/>
      <w:bookmarkStart w:id="16" w:name="_Toc128633600"/>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7" w:name="spectype3"/>
      <w:r w:rsidR="00602AEA" w:rsidRPr="00B5760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 xml:space="preserve">Version </w:t>
      </w:r>
      <w:proofErr w:type="spellStart"/>
      <w:r w:rsidRPr="004D3578">
        <w:t>x.y.z</w:t>
      </w:r>
      <w:proofErr w:type="spellEnd"/>
    </w:p>
    <w:p w14:paraId="691151D7" w14:textId="77777777" w:rsidR="00ED201A" w:rsidRPr="004D3578" w:rsidRDefault="00ED201A">
      <w:pPr>
        <w:pStyle w:val="B1"/>
      </w:pPr>
    </w:p>
    <w:p w14:paraId="13463376" w14:textId="77777777" w:rsidR="00C14D37" w:rsidRDefault="00080512">
      <w:pPr>
        <w:pStyle w:val="Heading1"/>
      </w:pPr>
      <w:bookmarkStart w:id="18" w:name="introduction"/>
      <w:bookmarkEnd w:id="18"/>
      <w:r w:rsidRPr="004D3578">
        <w:br w:type="page"/>
      </w:r>
      <w:bookmarkStart w:id="19" w:name="scope"/>
      <w:bookmarkEnd w:id="19"/>
    </w:p>
    <w:p w14:paraId="548A512E" w14:textId="0730F64F" w:rsidR="00080512" w:rsidRPr="004D3578" w:rsidRDefault="00080512">
      <w:pPr>
        <w:pStyle w:val="Heading1"/>
      </w:pPr>
      <w:bookmarkStart w:id="20" w:name="_Toc128633601"/>
      <w:r w:rsidRPr="004D3578">
        <w:lastRenderedPageBreak/>
        <w:t>1</w:t>
      </w:r>
      <w:r w:rsidRPr="004D3578">
        <w:tab/>
        <w:t>Scope</w:t>
      </w:r>
      <w:bookmarkEnd w:id="20"/>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Pr>
          <w:rFonts w:eastAsia="Malgun Gothic"/>
          <w:lang w:val="en-US" w:eastAsia="ko-KR"/>
        </w:rPr>
        <w:t>,</w:t>
      </w:r>
    </w:p>
    <w:p w14:paraId="0CE3CB27"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Pr>
          <w:rFonts w:eastAsia="Malgun Gothic"/>
          <w:lang w:eastAsia="ko-KR"/>
        </w:rPr>
        <w:t>,</w:t>
      </w:r>
    </w:p>
    <w:p w14:paraId="19F53EA8"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Pr>
          <w:rFonts w:eastAsia="Malgun Gothic"/>
          <w:lang w:val="en-US" w:eastAsia="ko-KR"/>
        </w:rPr>
        <w:t>,</w:t>
      </w:r>
    </w:p>
    <w:p w14:paraId="7071824E"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Pr>
          <w:rFonts w:eastAsia="Malgun Gothic"/>
          <w:lang w:val="en-US" w:eastAsia="ko-KR"/>
        </w:rPr>
        <w:t>,</w:t>
      </w:r>
    </w:p>
    <w:p w14:paraId="4DA0CAEB" w14:textId="77777777"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Pr>
          <w:lang w:val="en-US" w:eastAsia="zh-CN"/>
        </w:rPr>
        <w:t>,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proofErr w:type="gramStart"/>
      <w:r>
        <w:rPr>
          <w:lang w:eastAsia="ko-KR"/>
        </w:rPr>
        <w:t>that</w:t>
      </w:r>
      <w:proofErr w:type="gramEnd"/>
      <w:r>
        <w:rPr>
          <w:lang w:eastAsia="ko-KR"/>
        </w:rPr>
        <w:t xml:space="preserve">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1" w:name="references"/>
      <w:bookmarkStart w:id="22" w:name="_Toc128633602"/>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213B3BC9" w:rsidR="00535667" w:rsidRDefault="00535667" w:rsidP="00535667">
      <w:pPr>
        <w:pStyle w:val="EX"/>
      </w:pPr>
      <w:r>
        <w:t>[</w:t>
      </w:r>
      <w:r w:rsidR="00567623">
        <w:t>2</w:t>
      </w:r>
      <w:r>
        <w:t xml:space="preserve">] </w:t>
      </w:r>
      <w:r>
        <w:tab/>
        <w:t xml:space="preserve">3GPP TS 22.104, </w:t>
      </w:r>
      <w:r w:rsidR="00354D58" w:rsidRPr="004D3578">
        <w:t>"</w:t>
      </w:r>
      <w:r>
        <w:t>Service requirements for cyber-physical control applications in vertical domains; Stage 1</w:t>
      </w:r>
      <w:r w:rsidR="00354D58" w:rsidRPr="004D3578">
        <w:t>"</w:t>
      </w:r>
      <w:r w:rsidR="00354D58">
        <w:t>.</w:t>
      </w:r>
    </w:p>
    <w:p w14:paraId="1F3A25EF" w14:textId="22777344" w:rsidR="00535667" w:rsidRDefault="00535667" w:rsidP="00535667">
      <w:pPr>
        <w:pStyle w:val="EX"/>
      </w:pPr>
      <w:r>
        <w:t>[</w:t>
      </w:r>
      <w:r w:rsidR="00567623">
        <w:t>3</w:t>
      </w:r>
      <w:r>
        <w:t xml:space="preserve">] </w:t>
      </w:r>
      <w:r>
        <w:tab/>
        <w:t xml:space="preserve">3GPP TS 22.261,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0BDBBD95"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354D58">
        <w:t xml:space="preserve"> </w:t>
      </w:r>
      <w:r w:rsidR="00354D58" w:rsidRPr="004D3578">
        <w:t>"</w:t>
      </w:r>
      <w:r>
        <w:t xml:space="preserve"> </w:t>
      </w:r>
      <w:r w:rsidRPr="00354D58">
        <w:rPr>
          <w:i/>
        </w:rPr>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w:t>
      </w:r>
      <w:proofErr w:type="spellStart"/>
      <w:r>
        <w:t>Gray</w:t>
      </w:r>
      <w:proofErr w:type="spellEnd"/>
      <w:r>
        <w:t xml:space="preserve">-Preston, </w:t>
      </w:r>
      <w:r w:rsidR="00354D58" w:rsidRPr="004D3578">
        <w:t>"</w:t>
      </w:r>
      <w:r>
        <w:t>Everyday Living Assisted by 6G Applications and Solutions,</w:t>
      </w:r>
      <w:r w:rsidR="00354D58" w:rsidRPr="004D3578">
        <w:t>"</w:t>
      </w:r>
      <w:r>
        <w:t xml:space="preserve"> </w:t>
      </w:r>
      <w:r w:rsidRPr="00354D58">
        <w:rPr>
          <w:i/>
        </w:rPr>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lastRenderedPageBreak/>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64C514B6"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 xml:space="preserve">Multimodal Fusion for Objective Assessment of Cognitive Workload: A Review, September 2019 IEEE Transactions on Cybernetics </w:t>
      </w:r>
      <w:proofErr w:type="gramStart"/>
      <w:r w:rsidR="003E2E83" w:rsidRPr="00271522">
        <w:t>PP(</w:t>
      </w:r>
      <w:proofErr w:type="gramEnd"/>
      <w:r w:rsidR="003E2E83" w:rsidRPr="00271522">
        <w:t>99):1-14, DOI:10.1109/TCYB.2019.2939399</w:t>
      </w:r>
    </w:p>
    <w:p w14:paraId="02FCE1CB" w14:textId="506CEAF2" w:rsidR="003E2E83" w:rsidRDefault="00426426" w:rsidP="003E2E83">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74CA1D57" w14:textId="22FE9A3E" w:rsidR="003B035B" w:rsidRPr="00032281" w:rsidRDefault="003B035B" w:rsidP="003B035B">
      <w:pPr>
        <w:pStyle w:val="EX"/>
        <w:rPr>
          <w:lang w:val="en-US"/>
        </w:rPr>
      </w:pPr>
      <w:r w:rsidRPr="00032281">
        <w:t>[</w:t>
      </w:r>
      <w:r>
        <w:t>17</w:t>
      </w:r>
      <w:r w:rsidRPr="00032281">
        <w:t>]</w:t>
      </w:r>
      <w:r w:rsidRPr="00032281">
        <w:tab/>
      </w:r>
      <w:r w:rsidRPr="00032281">
        <w:rPr>
          <w:lang w:val="en-US"/>
        </w:rPr>
        <w:t xml:space="preserve">MPEG Use cases and requirements for Video Coding for Machines, </w:t>
      </w:r>
      <w:hyperlink r:id="rId11" w:history="1">
        <w:r w:rsidRPr="00032281">
          <w:rPr>
            <w:rStyle w:val="Hyperlink"/>
            <w:lang w:val="en-US"/>
          </w:rPr>
          <w:t>https://www.mpeg.org/wp-content/uploads/mpeg_meetings/138_OnLine/w21545.zip</w:t>
        </w:r>
      </w:hyperlink>
    </w:p>
    <w:p w14:paraId="3A6EDE05" w14:textId="283EC61F" w:rsidR="003E2E83" w:rsidRDefault="003B035B" w:rsidP="003B035B">
      <w:pPr>
        <w:pStyle w:val="EX"/>
      </w:pPr>
      <w:r w:rsidRPr="00032281">
        <w:rPr>
          <w:lang w:val="en-US"/>
        </w:rPr>
        <w:t>[</w:t>
      </w:r>
      <w:r>
        <w:rPr>
          <w:lang w:val="en-US"/>
        </w:rPr>
        <w:t>18</w:t>
      </w:r>
      <w:r w:rsidRPr="00032281">
        <w:rPr>
          <w:lang w:val="en-US"/>
        </w:rPr>
        <w:t>]</w:t>
      </w:r>
      <w:r>
        <w:rPr>
          <w:lang w:val="en-US"/>
        </w:rPr>
        <w:tab/>
        <w:t xml:space="preserve">3GPP TR 22.886, </w:t>
      </w:r>
      <w:r w:rsidRPr="004D3578">
        <w:t>"</w:t>
      </w:r>
      <w:r w:rsidRPr="00205E21">
        <w:t>Study on enhancement of 3GPP support for 5G V2X services</w:t>
      </w:r>
      <w:r>
        <w:t>”.</w:t>
      </w:r>
    </w:p>
    <w:p w14:paraId="74798F59" w14:textId="3C812C41" w:rsidR="00276BD8" w:rsidRDefault="00276BD8" w:rsidP="003B035B">
      <w:pPr>
        <w:pStyle w:val="EX"/>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3" w:name="definitions"/>
      <w:bookmarkStart w:id="24" w:name="_Toc128633603"/>
      <w:bookmarkEnd w:id="23"/>
      <w:r w:rsidRPr="004D3578">
        <w:t>3</w:t>
      </w:r>
      <w:r w:rsidRPr="004D3578">
        <w:tab/>
        <w:t>Definitions</w:t>
      </w:r>
      <w:r w:rsidR="00602AEA">
        <w:t xml:space="preserve"> of terms, symbols and abbreviations</w:t>
      </w:r>
      <w:bookmarkEnd w:id="24"/>
    </w:p>
    <w:p w14:paraId="10D23EAA" w14:textId="3869898C" w:rsidR="00080512" w:rsidRPr="004D3578" w:rsidRDefault="00080512">
      <w:pPr>
        <w:pStyle w:val="Guidance"/>
      </w:pPr>
    </w:p>
    <w:p w14:paraId="6CBABCF9" w14:textId="77777777" w:rsidR="00080512" w:rsidRPr="004D3578" w:rsidRDefault="00080512">
      <w:pPr>
        <w:pStyle w:val="Heading2"/>
      </w:pPr>
      <w:bookmarkStart w:id="25" w:name="_Toc128633604"/>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191EBF0A" w:rsidR="003E2E83" w:rsidRPr="00A708C7" w:rsidRDefault="003E2E83" w:rsidP="003E2E83">
      <w:pPr>
        <w:rPr>
          <w:color w:val="FF0000"/>
          <w:lang w:eastAsia="ko-KR"/>
        </w:rPr>
      </w:pPr>
      <w:r w:rsidRPr="00A708C7">
        <w:rPr>
          <w:color w:val="FF0000"/>
          <w:lang w:eastAsia="ko-KR"/>
        </w:rPr>
        <w:t>Note: Cited from IEEE 1872-2015 [</w:t>
      </w:r>
      <w:r w:rsidR="00426426">
        <w:rPr>
          <w:color w:val="FF0000"/>
          <w:lang w:eastAsia="ko-KR"/>
        </w:rPr>
        <w:t>9</w:t>
      </w:r>
      <w:r w:rsidRPr="00A708C7">
        <w:rPr>
          <w:color w:val="FF0000"/>
          <w:lang w:eastAsia="ko-KR"/>
        </w:rPr>
        <w:t>]</w:t>
      </w:r>
    </w:p>
    <w:p w14:paraId="279C6CA3" w14:textId="77777777" w:rsidR="003E2E83" w:rsidRPr="00A51DDE" w:rsidRDefault="003E2E83" w:rsidP="003E2E83">
      <w:pPr>
        <w:rPr>
          <w:rFonts w:eastAsia="TimesNewRomanPSMT"/>
          <w:lang w:val="en-US" w:eastAsia="en-GB"/>
        </w:rPr>
      </w:pPr>
      <w:proofErr w:type="gramStart"/>
      <w:r w:rsidRPr="00A51DDE">
        <w:rPr>
          <w:rFonts w:eastAsia="TimesNewRomanPSMT"/>
          <w:b/>
          <w:bCs/>
          <w:lang w:val="en-US" w:eastAsia="en-GB"/>
        </w:rPr>
        <w:t>automated</w:t>
      </w:r>
      <w:proofErr w:type="gramEnd"/>
      <w:r w:rsidRPr="00A51DDE">
        <w:rPr>
          <w:rFonts w:eastAsia="TimesNewRomanPSMT"/>
          <w:b/>
          <w:bCs/>
          <w:lang w:val="en-US" w:eastAsia="en-GB"/>
        </w:rPr>
        <w:t xml:space="preserve">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rFonts w:eastAsia="TimesNewRomanPSMT"/>
          <w:b/>
          <w:bCs/>
          <w:lang w:val="en-US" w:eastAsia="en-GB"/>
        </w:rPr>
        <w:t>fully</w:t>
      </w:r>
      <w:proofErr w:type="gramEnd"/>
      <w:r w:rsidRPr="00A51DDE">
        <w:rPr>
          <w:rFonts w:eastAsia="TimesNewRomanPSMT"/>
          <w:b/>
          <w:bCs/>
          <w:lang w:val="en-US" w:eastAsia="en-GB"/>
        </w:rPr>
        <w:t xml:space="preserve">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1B6CDDC8"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322550">
        <w:rPr>
          <w:rFonts w:eastAsia="TimesNewRomanPSMT"/>
          <w:lang w:val="en-US" w:eastAsia="en-GB"/>
        </w:rPr>
        <w:t xml:space="preserve"> </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remote-controlled</w:t>
      </w:r>
      <w:proofErr w:type="gramEnd"/>
      <w:r w:rsidRPr="0053456B">
        <w:rPr>
          <w:b/>
          <w:bCs/>
          <w:lang w:val="en-US" w:eastAsia="en-GB"/>
        </w:rPr>
        <w:t xml:space="preserve">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77777777" w:rsidR="003E2E83" w:rsidRPr="0053456B" w:rsidRDefault="003E2E83" w:rsidP="003E2E83">
      <w:pPr>
        <w:rPr>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77777777" w:rsidR="003E2E83" w:rsidRPr="0053456B" w:rsidRDefault="003E2E83" w:rsidP="003E2E83">
      <w:pPr>
        <w:autoSpaceDE w:val="0"/>
        <w:autoSpaceDN w:val="0"/>
        <w:adjustRightInd w:val="0"/>
        <w:rPr>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sensing part: </w:t>
      </w:r>
      <w:r w:rsidRPr="0053456B">
        <w:rPr>
          <w:rFonts w:eastAsia="TimesNewRomanPSMT"/>
          <w:lang w:val="en-US" w:eastAsia="en-GB"/>
        </w:rPr>
        <w:t>A role played by any measuring device (</w:t>
      </w:r>
      <w:proofErr w:type="spellStart"/>
      <w:r w:rsidRPr="0053456B">
        <w:rPr>
          <w:i/>
          <w:iCs/>
          <w:lang w:val="en-US" w:eastAsia="en-GB"/>
        </w:rPr>
        <w:t>MeasuringDevice</w:t>
      </w:r>
      <w:proofErr w:type="spellEnd"/>
      <w:r w:rsidRPr="0053456B">
        <w:rPr>
          <w:i/>
          <w:iCs/>
          <w:lang w:val="en-US" w:eastAsia="en-GB"/>
        </w:rPr>
        <w:t xml:space="preserv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semi-autonomous</w:t>
      </w:r>
      <w:proofErr w:type="gramEnd"/>
      <w:r w:rsidRPr="0053456B">
        <w:rPr>
          <w:b/>
          <w:bCs/>
          <w:lang w:val="en-US" w:eastAsia="en-GB"/>
        </w:rPr>
        <w:t xml:space="preserve">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rFonts w:eastAsia="TimesNewRomanPSMT"/>
          <w:lang w:val="en-US" w:eastAsia="en-GB"/>
        </w:rPr>
        <w:t>operator</w:t>
      </w:r>
      <w:proofErr w:type="gramEnd"/>
      <w:r w:rsidRPr="0053456B">
        <w:rPr>
          <w:rFonts w:eastAsia="TimesNewRomanPSMT"/>
          <w:lang w:val="en-US" w:eastAsia="en-GB"/>
        </w:rPr>
        <w:t xml:space="preserve"> plan and conduct the task, requiring various levels of human interaction. </w:t>
      </w:r>
    </w:p>
    <w:p w14:paraId="090E5623" w14:textId="002EC024" w:rsidR="00080512" w:rsidRPr="00426426" w:rsidRDefault="003E2E83" w:rsidP="003E2E83">
      <w:pPr>
        <w:pStyle w:val="Guidance"/>
        <w:rPr>
          <w:i w:val="0"/>
        </w:rPr>
      </w:pPr>
      <w:proofErr w:type="spellStart"/>
      <w:r w:rsidRPr="00426426">
        <w:rPr>
          <w:b/>
          <w:bCs/>
          <w:i w:val="0"/>
          <w:lang w:val="en-US" w:eastAsia="en-GB"/>
        </w:rPr>
        <w:t>teleoperated</w:t>
      </w:r>
      <w:proofErr w:type="spellEnd"/>
      <w:r w:rsidRPr="00426426">
        <w:rPr>
          <w:b/>
          <w:bCs/>
          <w:i w:val="0"/>
          <w:lang w:val="en-US" w:eastAsia="en-GB"/>
        </w:rPr>
        <w:t xml:space="preserve"> robot: </w:t>
      </w:r>
      <w:r w:rsidRPr="00426426">
        <w:rPr>
          <w:rFonts w:eastAsia="TimesNewRomanPSMT"/>
          <w:i w:val="0"/>
          <w:lang w:val="en-US" w:eastAsia="en-GB"/>
        </w:rPr>
        <w:t xml:space="preserve">A role for a robot performing a given task in which a human operator, using sensory feedback, either directly controls the actuators or assigns incremental goals on a continuous basis, from a location off the robot. A </w:t>
      </w:r>
      <w:proofErr w:type="spellStart"/>
      <w:r w:rsidRPr="00426426">
        <w:rPr>
          <w:rFonts w:eastAsia="TimesNewRomanPSMT"/>
          <w:i w:val="0"/>
          <w:lang w:val="en-US" w:eastAsia="en-GB"/>
        </w:rPr>
        <w:t>teleoperated</w:t>
      </w:r>
      <w:proofErr w:type="spellEnd"/>
      <w:r w:rsidRPr="00426426">
        <w:rPr>
          <w:rFonts w:eastAsia="TimesNewRomanPSMT"/>
          <w:i w:val="0"/>
          <w:lang w:val="en-US" w:eastAsia="en-GB"/>
        </w:rPr>
        <w:t xml:space="preserve"> robot will complete its last command after the operator stops sending commands, even if that command is complex or time-consuming.</w:t>
      </w:r>
    </w:p>
    <w:p w14:paraId="060B24CE" w14:textId="13894E2E" w:rsidR="00080512" w:rsidRPr="004D3578" w:rsidRDefault="00080512"/>
    <w:p w14:paraId="5E81C5C1" w14:textId="5EA982BE" w:rsidR="00080512" w:rsidRPr="004D3578" w:rsidRDefault="00080512">
      <w:pPr>
        <w:pStyle w:val="Heading2"/>
      </w:pPr>
      <w:bookmarkStart w:id="26" w:name="_Toc128633605"/>
      <w:r w:rsidRPr="004D3578">
        <w:t>3.2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A51DDE" w:rsidRDefault="003E2E83" w:rsidP="003E2E83">
      <w:pPr>
        <w:autoSpaceDE w:val="0"/>
        <w:autoSpaceDN w:val="0"/>
        <w:adjustRightInd w:val="0"/>
        <w:spacing w:after="120"/>
        <w:rPr>
          <w:rFonts w:eastAsia="TimesNewRomanPSMT"/>
          <w:lang w:val="en-US" w:eastAsia="en-GB"/>
        </w:rPr>
      </w:pPr>
      <w:r w:rsidRPr="00A51DDE">
        <w:rPr>
          <w:rFonts w:eastAsia="TimesNewRomanPSMT"/>
          <w:lang w:val="en-US" w:eastAsia="en-GB"/>
        </w:rPr>
        <w:t xml:space="preserve">ALFUS </w:t>
      </w:r>
      <w:r>
        <w:rPr>
          <w:rFonts w:eastAsia="TimesNewRomanPSMT"/>
          <w:lang w:val="en-US" w:eastAsia="en-GB"/>
        </w:rPr>
        <w:tab/>
      </w:r>
      <w:r w:rsidRPr="00A51DDE">
        <w:rPr>
          <w:rFonts w:eastAsia="TimesNewRomanPSMT"/>
          <w:lang w:val="en-US" w:eastAsia="en-GB"/>
        </w:rPr>
        <w:t xml:space="preserve">Autonomy Levels for </w:t>
      </w:r>
      <w:proofErr w:type="spellStart"/>
      <w:r w:rsidRPr="00A51DDE">
        <w:rPr>
          <w:rFonts w:eastAsia="TimesNewRomanPSMT"/>
          <w:lang w:val="en-US" w:eastAsia="en-GB"/>
        </w:rPr>
        <w:t>Un</w:t>
      </w:r>
      <w:r>
        <w:rPr>
          <w:rFonts w:eastAsia="TimesNewRomanPSMT"/>
          <w:lang w:val="en-US" w:eastAsia="en-GB"/>
        </w:rPr>
        <w:t>crew</w:t>
      </w:r>
      <w:r w:rsidRPr="00A51DDE">
        <w:rPr>
          <w:rFonts w:eastAsia="TimesNewRomanPSMT"/>
          <w:lang w:val="en-US" w:eastAsia="en-GB"/>
        </w:rPr>
        <w:t>ed</w:t>
      </w:r>
      <w:proofErr w:type="spellEnd"/>
      <w:r w:rsidRPr="00A51DDE">
        <w:rPr>
          <w:rFonts w:eastAsia="TimesNewRomanPSMT"/>
          <w:lang w:val="en-US" w:eastAsia="en-GB"/>
        </w:rPr>
        <w:t xml:space="preserve"> Systems</w:t>
      </w:r>
    </w:p>
    <w:p w14:paraId="21834C3C" w14:textId="77777777" w:rsidR="003E2E83" w:rsidRPr="00A51DDE" w:rsidRDefault="003E2E83" w:rsidP="003E2E83">
      <w:pPr>
        <w:autoSpaceDE w:val="0"/>
        <w:autoSpaceDN w:val="0"/>
        <w:adjustRightInd w:val="0"/>
        <w:spacing w:after="120"/>
        <w:rPr>
          <w:rFonts w:eastAsia="TimesNewRomanPSMT"/>
          <w:lang w:val="en-US" w:eastAsia="en-GB"/>
        </w:rPr>
      </w:pPr>
      <w:r w:rsidRPr="00A51DDE">
        <w:rPr>
          <w:rFonts w:eastAsia="TimesNewRomanPSMT"/>
          <w:lang w:val="en-US" w:eastAsia="en-GB"/>
        </w:rPr>
        <w:t xml:space="preserve">ORA </w:t>
      </w:r>
      <w:r>
        <w:rPr>
          <w:rFonts w:eastAsia="TimesNewRomanPSMT"/>
          <w:lang w:val="en-US" w:eastAsia="en-GB"/>
        </w:rPr>
        <w:tab/>
      </w:r>
      <w:r>
        <w:rPr>
          <w:rFonts w:eastAsia="TimesNewRomanPSMT"/>
          <w:lang w:val="en-US" w:eastAsia="en-GB"/>
        </w:rPr>
        <w:tab/>
      </w:r>
      <w:r w:rsidRPr="00A51DDE">
        <w:rPr>
          <w:rFonts w:eastAsia="TimesNewRomanPSMT"/>
          <w:lang w:val="en-US" w:eastAsia="en-GB"/>
        </w:rPr>
        <w:t>Ontology for Robotics and Automation</w:t>
      </w:r>
    </w:p>
    <w:p w14:paraId="4510701D" w14:textId="77777777" w:rsidR="003E2E83" w:rsidRPr="00A51DDE" w:rsidRDefault="003E2E83" w:rsidP="003E2E83">
      <w:pPr>
        <w:autoSpaceDE w:val="0"/>
        <w:autoSpaceDN w:val="0"/>
        <w:adjustRightInd w:val="0"/>
        <w:spacing w:after="120"/>
        <w:rPr>
          <w:rFonts w:eastAsia="TimesNewRomanPSMT"/>
          <w:lang w:val="en-US" w:eastAsia="en-GB"/>
        </w:rPr>
      </w:pPr>
      <w:r w:rsidRPr="00A51DDE">
        <w:rPr>
          <w:rFonts w:eastAsia="TimesNewRomanPSMT"/>
          <w:lang w:val="en-US" w:eastAsia="en-GB"/>
        </w:rPr>
        <w:t xml:space="preserve">R&amp;A </w:t>
      </w:r>
      <w:r>
        <w:rPr>
          <w:rFonts w:eastAsia="TimesNewRomanPSMT"/>
          <w:lang w:val="en-US" w:eastAsia="en-GB"/>
        </w:rPr>
        <w:tab/>
      </w:r>
      <w:r>
        <w:rPr>
          <w:rFonts w:eastAsia="TimesNewRomanPSMT"/>
          <w:lang w:val="en-US" w:eastAsia="en-GB"/>
        </w:rPr>
        <w:tab/>
      </w:r>
      <w:r w:rsidRPr="00A51DDE">
        <w:rPr>
          <w:rFonts w:eastAsia="TimesNewRomanPSMT"/>
          <w:lang w:val="en-US" w:eastAsia="en-GB"/>
        </w:rPr>
        <w:t>Robotics and Automation</w:t>
      </w:r>
    </w:p>
    <w:p w14:paraId="22A9EBF8" w14:textId="77777777" w:rsidR="003E2E83" w:rsidRDefault="003E2E83" w:rsidP="003E2E83">
      <w:pPr>
        <w:spacing w:after="120"/>
        <w:rPr>
          <w:rFonts w:eastAsia="TimesNewRomanPSMT"/>
          <w:lang w:val="en-US" w:eastAsia="en-GB"/>
        </w:rPr>
      </w:pPr>
      <w:r>
        <w:rPr>
          <w:rFonts w:eastAsia="TimesNewRomanPSMT"/>
          <w:lang w:val="en-US" w:eastAsia="en-GB"/>
        </w:rPr>
        <w:t>SOBOT</w:t>
      </w:r>
      <w:r>
        <w:rPr>
          <w:rFonts w:eastAsia="TimesNewRomanPSMT"/>
          <w:lang w:val="en-US" w:eastAsia="en-GB"/>
        </w:rPr>
        <w:tab/>
        <w:t>Service Robot</w:t>
      </w:r>
    </w:p>
    <w:p w14:paraId="1EA365ED" w14:textId="6BCE3DFE" w:rsidR="00080512" w:rsidRDefault="003E2E83" w:rsidP="003E2E83">
      <w:pPr>
        <w:pStyle w:val="EW"/>
        <w:ind w:left="0" w:firstLine="0"/>
      </w:pPr>
      <w:r w:rsidRPr="00A51DDE">
        <w:rPr>
          <w:rFonts w:eastAsia="TimesNewRomanPSMT"/>
          <w:lang w:val="en-US" w:eastAsia="en-GB"/>
        </w:rPr>
        <w:t xml:space="preserve">SUMO </w:t>
      </w:r>
      <w:r>
        <w:rPr>
          <w:rFonts w:eastAsia="TimesNewRomanPSMT"/>
          <w:lang w:val="en-US" w:eastAsia="en-GB"/>
        </w:rPr>
        <w:tab/>
      </w:r>
      <w:r w:rsidRPr="00A51DDE">
        <w:rPr>
          <w:rFonts w:eastAsia="TimesNewRomanPSMT"/>
          <w:lang w:val="en-US" w:eastAsia="en-GB"/>
        </w:rPr>
        <w:t>Suggested Upper Merged Ontology</w:t>
      </w: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27" w:name="clause4"/>
      <w:bookmarkStart w:id="28" w:name="_Toc128633606"/>
      <w:bookmarkEnd w:id="27"/>
      <w:r w:rsidRPr="004D3578">
        <w:t>4</w:t>
      </w:r>
      <w:r w:rsidRPr="004D3578">
        <w:tab/>
      </w:r>
      <w:r w:rsidR="007566B8">
        <w:t>Overview</w:t>
      </w:r>
      <w:bookmarkEnd w:id="28"/>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29" w:name="_Toc128633607"/>
      <w:r>
        <w:lastRenderedPageBreak/>
        <w:t>5</w:t>
      </w:r>
      <w:r w:rsidRPr="004D3578">
        <w:tab/>
      </w:r>
      <w:r>
        <w:t>Use cases</w:t>
      </w:r>
      <w:bookmarkEnd w:id="29"/>
      <w:r>
        <w:t xml:space="preserve"> </w:t>
      </w:r>
    </w:p>
    <w:p w14:paraId="02E1286E" w14:textId="368C65C8" w:rsidR="00535667" w:rsidRPr="004D3578" w:rsidRDefault="00535667" w:rsidP="00513BE9">
      <w:pPr>
        <w:pStyle w:val="Heading2"/>
      </w:pPr>
      <w:bookmarkStart w:id="30" w:name="_Toc128633608"/>
      <w:r>
        <w:t>5</w:t>
      </w:r>
      <w:r w:rsidRPr="004D3578">
        <w:t>.</w:t>
      </w:r>
      <w:r w:rsidR="00567623">
        <w:t>1</w:t>
      </w:r>
      <w:r w:rsidRPr="004D3578">
        <w:tab/>
      </w:r>
      <w:r w:rsidRPr="003F6444">
        <w:t xml:space="preserve">Online cooperative </w:t>
      </w:r>
      <w:r>
        <w:t xml:space="preserve">high-resolution </w:t>
      </w:r>
      <w:r w:rsidRPr="003F6444">
        <w:t>3D map building</w:t>
      </w:r>
      <w:bookmarkEnd w:id="30"/>
      <w:r w:rsidRPr="003F6444">
        <w:t xml:space="preserve"> </w:t>
      </w:r>
    </w:p>
    <w:p w14:paraId="12D8B677" w14:textId="2A0B37CB" w:rsidR="00535667" w:rsidRPr="00513BE9" w:rsidRDefault="00535667" w:rsidP="00513BE9">
      <w:pPr>
        <w:pStyle w:val="Heading3"/>
      </w:pPr>
      <w:bookmarkStart w:id="31" w:name="_Toc128633609"/>
      <w:r w:rsidRPr="00513BE9">
        <w:t>5.</w:t>
      </w:r>
      <w:r w:rsidR="00567623" w:rsidRPr="00513BE9">
        <w:t>1</w:t>
      </w:r>
      <w:r w:rsidRPr="00513BE9">
        <w:t>.1</w:t>
      </w:r>
      <w:r w:rsidRPr="00513BE9">
        <w:tab/>
        <w:t>General description</w:t>
      </w:r>
      <w:bookmarkEnd w:id="31"/>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535667">
      <w:pPr>
        <w:ind w:left="810" w:hanging="810"/>
        <w:rPr>
          <w:noProof/>
        </w:rPr>
      </w:pPr>
      <w:r>
        <w:rPr>
          <w:noProof/>
        </w:rPr>
        <w:t>NOTE 1: Some aspects related to “automation for agriculture” can also be studied with a combined scenario of ground mobility and aerial mobility.</w:t>
      </w:r>
    </w:p>
    <w:p w14:paraId="4D9AB673" w14:textId="77777777" w:rsidR="00535667" w:rsidRDefault="00535667" w:rsidP="00535667">
      <w:pPr>
        <w:ind w:left="810" w:hanging="810"/>
      </w:pPr>
      <w:r>
        <w:rPr>
          <w:noProof/>
        </w:rPr>
        <w:t>NOTE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77777777" w:rsidR="00535667" w:rsidRDefault="00535667" w:rsidP="00535667">
      <w:r>
        <w:t>The availability of communication service to/from edge (or cloud) is three fold: not available, temporarily unavailable, or available (for certain period of time; positive interpretation although the term “available” does not mean “permanently available”).</w:t>
      </w:r>
    </w:p>
    <w:p w14:paraId="580C7675" w14:textId="77777777" w:rsidR="00535667" w:rsidRDefault="00535667" w:rsidP="00535667">
      <w:pPr>
        <w:ind w:left="810" w:hanging="810"/>
        <w:rPr>
          <w:noProof/>
        </w:rPr>
      </w:pPr>
      <w:r>
        <w:rPr>
          <w:noProof/>
        </w:rPr>
        <w:t>NOTE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563765E8" w14:textId="77777777" w:rsidR="00535667" w:rsidRDefault="00535667" w:rsidP="00535667"/>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535667">
      <w:pPr>
        <w:ind w:left="810" w:hanging="810"/>
      </w:pPr>
      <w:r>
        <w:rPr>
          <w:noProof/>
        </w:rPr>
        <w:t>NOTE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535667">
      <w:pPr>
        <w:ind w:left="810" w:hanging="810"/>
      </w:pPr>
      <w:r>
        <w:rPr>
          <w:noProof/>
        </w:rPr>
        <w:t>NOTE 5</w:t>
      </w:r>
      <w:r>
        <w:t>: The roles of leader robot(s) include coordination required for the operation of the working group of service robots, such as acting as sync master for other robots (sync devices) within the working clock domain.</w:t>
      </w:r>
    </w:p>
    <w:p w14:paraId="036A991B" w14:textId="77777777" w:rsidR="00535667" w:rsidRDefault="00535667" w:rsidP="00535667"/>
    <w:p w14:paraId="2B805F00" w14:textId="77777777" w:rsidR="00535667" w:rsidRDefault="00535667" w:rsidP="00535667">
      <w:r>
        <w:t xml:space="preserve">These service robots scan environmental parameters, including 3GPP service availability, and collaboratively decide which operational scenario they should choose (i.e., </w:t>
      </w:r>
      <w:proofErr w:type="spellStart"/>
      <w:r>
        <w:t>Uu</w:t>
      </w:r>
      <w:proofErr w:type="spellEnd"/>
      <w:r>
        <w:t xml:space="preserve">-based or </w:t>
      </w:r>
      <w:proofErr w:type="spellStart"/>
      <w:r>
        <w:t>ProSe</w:t>
      </w:r>
      <w:proofErr w:type="spellEnd"/>
      <w:r>
        <w:t xml:space="preserv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lastRenderedPageBreak/>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 xml:space="preserve">While moving along, one member robot, say robot </w:t>
      </w:r>
      <w:proofErr w:type="gramStart"/>
      <w:r>
        <w:t>A</w:t>
      </w:r>
      <w:proofErr w:type="gramEnd"/>
      <w:r>
        <w:t>,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 xml:space="preserve">It is up to member robot </w:t>
      </w:r>
      <w:proofErr w:type="gramStart"/>
      <w:r>
        <w:t>A</w:t>
      </w:r>
      <w:proofErr w:type="gramEnd"/>
      <w:r>
        <w:t xml:space="preserve">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 xml:space="preserve">Later, member robot A gets a little bit away from the gregarious cluster, leading to a temporary loss of connection to a relay UE robot (or to </w:t>
      </w:r>
      <w:proofErr w:type="spellStart"/>
      <w:r>
        <w:t>gNB</w:t>
      </w:r>
      <w:proofErr w:type="spellEnd"/>
      <w:r>
        <w:t xml:space="preserve"> in </w:t>
      </w:r>
      <w:proofErr w:type="spellStart"/>
      <w:r>
        <w:t>Uu</w:t>
      </w:r>
      <w:proofErr w:type="spellEnd"/>
      <w:r>
        <w:t>-based scenario). Member robot A promptly resumes a connection.</w:t>
      </w:r>
    </w:p>
    <w:p w14:paraId="3FC95C82" w14:textId="77777777" w:rsidR="00535667" w:rsidRDefault="00535667" w:rsidP="00535667">
      <w:r>
        <w:rPr>
          <w:noProof/>
          <w:lang w:val="en-US" w:eastAsia="ko-KR"/>
        </w:rPr>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w:t>
      </w:r>
      <w:proofErr w:type="gramStart"/>
      <w:r w:rsidR="001832AF" w:rsidRPr="00322550">
        <w:rPr>
          <w:rFonts w:eastAsia="SimSun"/>
          <w:lang w:eastAsia="en-GB"/>
        </w:rPr>
        <w:t>,7</w:t>
      </w:r>
      <w:proofErr w:type="gramEnd"/>
      <w:r w:rsidR="001832AF" w:rsidRPr="00322550">
        <w:rPr>
          <w:rFonts w:eastAsia="SimSun"/>
          <w:lang w:eastAsia="en-GB"/>
        </w:rPr>
        <w:t>]</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2" w:name="_Toc128633610"/>
      <w:r>
        <w:t>5</w:t>
      </w:r>
      <w:r w:rsidRPr="004D3578">
        <w:t>.</w:t>
      </w:r>
      <w:r w:rsidR="00567623">
        <w:t>1</w:t>
      </w:r>
      <w:r>
        <w:t>.2</w:t>
      </w:r>
      <w:r w:rsidRPr="004D3578">
        <w:tab/>
      </w:r>
      <w:r>
        <w:t>R</w:t>
      </w:r>
      <w:r w:rsidRPr="00082C96">
        <w:t xml:space="preserve">elated </w:t>
      </w:r>
      <w:r>
        <w:t>existing</w:t>
      </w:r>
      <w:r w:rsidRPr="00082C96">
        <w:t xml:space="preserve"> service requirements</w:t>
      </w:r>
      <w:bookmarkEnd w:id="32"/>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77777777" w:rsidR="00535667" w:rsidRDefault="00535667" w:rsidP="00535667">
      <w:r>
        <w:lastRenderedPageBreak/>
        <w:t>Multi-path relay: 3GPP TS 22.261 CR0651</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77777777" w:rsidR="00535667" w:rsidRDefault="00535667" w:rsidP="00535667">
      <w:r>
        <w:t>Positioning: 3GPP TS 22.261</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3" w:name="_Toc128633611"/>
      <w:r>
        <w:t>5</w:t>
      </w:r>
      <w:r w:rsidRPr="004D3578">
        <w:t>.</w:t>
      </w:r>
      <w:r w:rsidR="00567623">
        <w:t>1</w:t>
      </w:r>
      <w:r>
        <w:t>.3</w:t>
      </w:r>
      <w:r w:rsidRPr="004D3578">
        <w:tab/>
      </w:r>
      <w:r w:rsidRPr="00082C96">
        <w:t>Challenges and potential gaps</w:t>
      </w:r>
      <w:bookmarkEnd w:id="33"/>
    </w:p>
    <w:p w14:paraId="52DDAD3A" w14:textId="77777777" w:rsidR="00535667" w:rsidRDefault="00535667" w:rsidP="00535667"/>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1BCED018" w:rsidR="00535667" w:rsidRDefault="00535667" w:rsidP="00535667">
      <w:r>
        <w:t>[CPG-5.</w:t>
      </w:r>
      <w:r w:rsidR="00567623">
        <w:t>1</w:t>
      </w:r>
      <w:r>
        <w:t>-001] 5G system is expected to be able to provide a mean</w:t>
      </w:r>
      <w:r w:rsidRPr="001A295B">
        <w:t>s</w:t>
      </w:r>
      <w:r>
        <w:t xml:space="preserve"> to ensure [a very high accuracy level] of </w:t>
      </w:r>
      <w:r w:rsidRPr="00CC3207">
        <w:rPr>
          <w:u w:val="single"/>
        </w:rPr>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p>
    <w:p w14:paraId="1245CC85" w14:textId="6A56C6B3" w:rsidR="00535667" w:rsidRDefault="00535667" w:rsidP="00535667">
      <w:pPr>
        <w:ind w:left="810" w:hanging="810"/>
      </w:pPr>
      <w:r>
        <w:rPr>
          <w:noProof/>
        </w:rPr>
        <w:t>NOTE</w:t>
      </w:r>
      <w:r>
        <w:t xml:space="preserve"> 1: Clock synchronization accuracy is provided by 5G system in order to support applications that require time-sensitive communication. The accuracy level of clock synchronization is 900 ns [</w:t>
      </w:r>
      <w:r w:rsidR="00354D58">
        <w:t>2</w:t>
      </w:r>
      <w:r>
        <w:t>]</w:t>
      </w:r>
    </w:p>
    <w:p w14:paraId="1AC3C224"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The value for very high accuracy level of clock synchronisation will be revisited.</w:t>
      </w:r>
    </w:p>
    <w:p w14:paraId="62FB9EEA" w14:textId="77777777" w:rsidR="00535667" w:rsidRDefault="00535667" w:rsidP="00535667"/>
    <w:p w14:paraId="6A0C6DEB" w14:textId="10DD1478" w:rsidR="00535667" w:rsidRDefault="00535667" w:rsidP="00535667">
      <w:r>
        <w:t>[CPG-5.</w:t>
      </w:r>
      <w:r w:rsidR="00567623">
        <w:t>1</w:t>
      </w:r>
      <w:r>
        <w:t xml:space="preserve">-003] 5G system is expected to be able to ensure the integrity and validity of clock synchronization </w:t>
      </w:r>
      <w:r w:rsidRPr="00CC3207">
        <w:rPr>
          <w:u w:val="single"/>
        </w:rPr>
        <w:t>for a designated length of time</w:t>
      </w:r>
      <w:r>
        <w:t xml:space="preserve"> when a group of service robots are in </w:t>
      </w:r>
      <w:proofErr w:type="spellStart"/>
      <w:r>
        <w:t>ProSe</w:t>
      </w:r>
      <w:proofErr w:type="spellEnd"/>
      <w:r>
        <w:t xml:space="preserve">-based operation </w:t>
      </w:r>
      <w:r w:rsidRPr="00CC3207">
        <w:rPr>
          <w:u w:val="single"/>
        </w:rPr>
        <w:t>outside the coverage area</w:t>
      </w:r>
      <w:r>
        <w:t xml:space="preserve"> served by NG-RAN.</w:t>
      </w:r>
    </w:p>
    <w:p w14:paraId="79E1B452" w14:textId="77777777" w:rsidR="00535667" w:rsidRDefault="00535667" w:rsidP="00535667">
      <w:pPr>
        <w:ind w:left="810" w:hanging="810"/>
      </w:pPr>
      <w:r>
        <w:rPr>
          <w:noProof/>
        </w:rPr>
        <w:t>NOTE 2</w:t>
      </w:r>
      <w:r>
        <w:t>: The time length is dependent upon the type of project.</w:t>
      </w:r>
    </w:p>
    <w:p w14:paraId="62CFB9D4" w14:textId="77777777" w:rsidR="00535667" w:rsidRPr="0064683B"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 The possible ranges for the time length are TBD.</w:t>
      </w:r>
    </w:p>
    <w:p w14:paraId="5618E696" w14:textId="77777777" w:rsidR="00535667" w:rsidRDefault="00535667" w:rsidP="00535667"/>
    <w:p w14:paraId="1452E9E7" w14:textId="63C17422" w:rsidR="00535667" w:rsidRDefault="00535667" w:rsidP="00535667">
      <w:r>
        <w:t>[CPG-5.</w:t>
      </w:r>
      <w:r w:rsidR="00567623">
        <w:t>1</w:t>
      </w:r>
      <w:r>
        <w:t xml:space="preserve">-004] 5G system is expected to be able to provide a means for UE(s) to </w:t>
      </w:r>
      <w:r w:rsidRPr="00CC3207">
        <w:rPr>
          <w:u w:val="single"/>
        </w:rPr>
        <w:t>adjust the accuracy level</w:t>
      </w:r>
      <w:r>
        <w:t xml:space="preserve"> of clock synchronisation.</w:t>
      </w:r>
    </w:p>
    <w:p w14:paraId="4BE3FB7D" w14:textId="4E5A6CF6" w:rsidR="00535667" w:rsidRDefault="00535667" w:rsidP="00535667">
      <w:r>
        <w:t>[CPG-5.</w:t>
      </w:r>
      <w:r w:rsidR="00567623">
        <w:t>1</w:t>
      </w:r>
      <w:r>
        <w:t xml:space="preserve">-005] 5G system is expected to be able to provide a means to </w:t>
      </w:r>
      <w:r w:rsidRPr="00CC3207">
        <w:rPr>
          <w:u w:val="single"/>
        </w:rPr>
        <w:t>share the accuracy level</w:t>
      </w:r>
      <w:r>
        <w:t xml:space="preserve"> and i</w:t>
      </w:r>
      <w:r w:rsidRPr="00CC3207">
        <w:rPr>
          <w:u w:val="single"/>
        </w:rPr>
        <w:t>ntegrity-related info</w:t>
      </w:r>
      <w:r>
        <w:t xml:space="preserve"> of clock synchronization with the cloud (in </w:t>
      </w:r>
      <w:proofErr w:type="spellStart"/>
      <w:r>
        <w:t>Uu</w:t>
      </w:r>
      <w:proofErr w:type="spellEnd"/>
      <w:r>
        <w:t xml:space="preserve">-based scenario) or with the leader robot (in </w:t>
      </w:r>
      <w:r>
        <w:rPr>
          <w:noProof/>
        </w:rPr>
        <w:t>ProSe</w:t>
      </w:r>
      <w:r>
        <w:t xml:space="preserve">-based scenario). </w:t>
      </w:r>
    </w:p>
    <w:p w14:paraId="0433C993" w14:textId="77777777" w:rsidR="00535667" w:rsidRDefault="00535667" w:rsidP="00535667"/>
    <w:p w14:paraId="51C8B3BD" w14:textId="37D82C20" w:rsidR="00535667" w:rsidRDefault="00535667" w:rsidP="00535667">
      <w:r>
        <w:t>[CPG-5.</w:t>
      </w:r>
      <w:r w:rsidR="00567623">
        <w:t>1</w:t>
      </w:r>
      <w:r>
        <w:t xml:space="preserve">-006] 5G system is expected to be able to provide a means to </w:t>
      </w:r>
      <w:r w:rsidRPr="00CC3207">
        <w:rPr>
          <w:u w:val="single"/>
        </w:rPr>
        <w:t>resume the connection</w:t>
      </w:r>
      <w:r>
        <w:t xml:space="preserve"> when an ongoing connection is disrupted (e.g., due to radio link failure b/w a robot and the communicating counterpart) </w:t>
      </w:r>
      <w:r w:rsidRPr="00CC3207">
        <w:rPr>
          <w:u w:val="single"/>
        </w:rPr>
        <w:t>within [a very short period of time]</w:t>
      </w:r>
      <w:r>
        <w:t>, required by the applications layer.</w:t>
      </w:r>
    </w:p>
    <w:p w14:paraId="1BA4415D"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The value will be revisited.</w:t>
      </w:r>
    </w:p>
    <w:p w14:paraId="076C4F40" w14:textId="532DF00F" w:rsidR="00535667" w:rsidRDefault="00535667" w:rsidP="00535667">
      <w:r>
        <w:t>[CPG-5.</w:t>
      </w:r>
      <w:r w:rsidR="00567623">
        <w:t>1</w:t>
      </w:r>
      <w:r>
        <w:t xml:space="preserve">-007] 5G system is expected to be able to provide a means to allow a member robot that has </w:t>
      </w:r>
      <w:r w:rsidRPr="0025232B">
        <w:rPr>
          <w:u w:val="single"/>
        </w:rPr>
        <w:t>predicted communication disruption</w:t>
      </w:r>
      <w:r>
        <w:t xml:space="preserve"> or measurement failure to disseminate necessary information, which is required by the applications layer, </w:t>
      </w:r>
      <w:r w:rsidRPr="0025232B">
        <w:rPr>
          <w:u w:val="single"/>
        </w:rPr>
        <w:t>to one or more destinations within a very short period of time</w:t>
      </w:r>
      <w:r>
        <w:t xml:space="preserve"> required by the applications layer.</w:t>
      </w:r>
    </w:p>
    <w:p w14:paraId="61290225"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More clarification on the existing capability and new expected capability is FFS.</w:t>
      </w:r>
    </w:p>
    <w:p w14:paraId="00BB9E3F" w14:textId="77777777" w:rsidR="00CD547E" w:rsidRDefault="00CD547E"/>
    <w:p w14:paraId="72AF2B4C" w14:textId="41572FE1" w:rsidR="00F92DCB" w:rsidRPr="004D3578" w:rsidRDefault="00F92DCB" w:rsidP="00F92DCB">
      <w:pPr>
        <w:pStyle w:val="Heading2"/>
        <w:rPr>
          <w:lang w:eastAsia="zh-CN"/>
        </w:rPr>
      </w:pPr>
      <w:bookmarkStart w:id="34" w:name="_Toc112789854"/>
      <w:bookmarkStart w:id="35" w:name="_Toc128633612"/>
      <w:r>
        <w:lastRenderedPageBreak/>
        <w:t>5</w:t>
      </w:r>
      <w:r w:rsidRPr="004D3578">
        <w:t>.</w:t>
      </w:r>
      <w:r>
        <w:t>2</w:t>
      </w:r>
      <w:r w:rsidRPr="004D3578">
        <w:tab/>
      </w:r>
      <w:bookmarkEnd w:id="34"/>
      <w:r w:rsidRPr="00105143">
        <w:t>Real-time cooperative safety protectio</w:t>
      </w:r>
      <w:r>
        <w:rPr>
          <w:rFonts w:hint="eastAsia"/>
          <w:lang w:eastAsia="zh-CN"/>
        </w:rPr>
        <w:t>n</w:t>
      </w:r>
      <w:bookmarkEnd w:id="35"/>
    </w:p>
    <w:p w14:paraId="451CFB05" w14:textId="2266E02C" w:rsidR="00F92DCB" w:rsidRPr="004D3578" w:rsidRDefault="00F92DCB" w:rsidP="00F92DCB">
      <w:pPr>
        <w:pStyle w:val="Heading3"/>
      </w:pPr>
      <w:bookmarkStart w:id="36" w:name="_Toc112789855"/>
      <w:bookmarkStart w:id="37" w:name="_Toc128633613"/>
      <w:bookmarkStart w:id="38" w:name="_Toc112789856"/>
      <w:r>
        <w:t>5</w:t>
      </w:r>
      <w:r w:rsidRPr="004D3578">
        <w:t>.</w:t>
      </w:r>
      <w:r>
        <w:t>2.</w:t>
      </w:r>
      <w:r w:rsidRPr="004D3578">
        <w:t>1</w:t>
      </w:r>
      <w:r w:rsidRPr="004D3578">
        <w:tab/>
      </w:r>
      <w:bookmarkEnd w:id="36"/>
      <w:r w:rsidRPr="00082C96">
        <w:t xml:space="preserve">General </w:t>
      </w:r>
      <w:r>
        <w:t>d</w:t>
      </w:r>
      <w:r w:rsidRPr="00082C96">
        <w:t>escription</w:t>
      </w:r>
      <w:bookmarkEnd w:id="37"/>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pic:cNvPr>
                    <pic:cNvPicPr>
                      <a:picLocks noChangeAspect="1"/>
                    </pic:cNvPicPr>
                  </pic:nvPicPr>
                  <pic:blipFill>
                    <a:blip r:embed="rId13"/>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lastRenderedPageBreak/>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proofErr w:type="gramStart"/>
      <w:r w:rsidRPr="00EA2F9B">
        <w:rPr>
          <w:rFonts w:eastAsia="等线"/>
          <w:lang w:eastAsia="zh-CN"/>
        </w:rPr>
        <w:t>channel</w:t>
      </w:r>
      <w:proofErr w:type="gramEnd"/>
      <w:r w:rsidRPr="00EA2F9B">
        <w:rPr>
          <w:rFonts w:eastAsia="等线"/>
          <w:lang w:eastAsia="zh-CN"/>
        </w:rPr>
        <w:t xml:space="preserve">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 xml:space="preserve">he channel status is different for all robots, which will lead to different </w:t>
      </w:r>
      <w:proofErr w:type="spellStart"/>
      <w:r w:rsidR="00276BD8" w:rsidRPr="00047163">
        <w:rPr>
          <w:rFonts w:eastAsia="等线"/>
          <w:lang w:eastAsia="zh-CN"/>
        </w:rPr>
        <w:t>QoS</w:t>
      </w:r>
      <w:proofErr w:type="spellEnd"/>
      <w:r w:rsidR="00276BD8" w:rsidRPr="00047163">
        <w:rPr>
          <w:rFonts w:eastAsia="等线"/>
          <w:lang w:eastAsia="zh-CN"/>
        </w:rPr>
        <w:t xml:space="preserve">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39" w:name="_Toc128633614"/>
      <w:r>
        <w:lastRenderedPageBreak/>
        <w:t>5</w:t>
      </w:r>
      <w:r w:rsidRPr="004D3578">
        <w:t>.</w:t>
      </w:r>
      <w:r>
        <w:t>2.2</w:t>
      </w:r>
      <w:r w:rsidRPr="004D3578">
        <w:tab/>
      </w:r>
      <w:r>
        <w:t>R</w:t>
      </w:r>
      <w:r w:rsidRPr="00082C96">
        <w:t xml:space="preserve">elated </w:t>
      </w:r>
      <w:r>
        <w:t>existing</w:t>
      </w:r>
      <w:r w:rsidRPr="00082C96">
        <w:t xml:space="preserve"> service requirements</w:t>
      </w:r>
      <w:bookmarkEnd w:id="39"/>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 xml:space="preserve">Standardized 5QI to </w:t>
      </w:r>
      <w:proofErr w:type="spellStart"/>
      <w:r w:rsidRPr="009E0DE1">
        <w:t>QoS</w:t>
      </w:r>
      <w:proofErr w:type="spellEnd"/>
      <w:r w:rsidRPr="009E0DE1">
        <w:t xml:space="preserve">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0" w:name="_Toc128633615"/>
      <w:r>
        <w:t>5</w:t>
      </w:r>
      <w:r w:rsidRPr="004D3578">
        <w:t>.</w:t>
      </w:r>
      <w:r w:rsidR="00E4390B">
        <w:t>2</w:t>
      </w:r>
      <w:r>
        <w:t>.3</w:t>
      </w:r>
      <w:r w:rsidRPr="004D3578">
        <w:tab/>
      </w:r>
      <w:r w:rsidRPr="00082C96">
        <w:t>Challenges and potential gaps</w:t>
      </w:r>
      <w:bookmarkEnd w:id="40"/>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77777777" w:rsidR="00276BD8" w:rsidRDefault="00276BD8" w:rsidP="00276BD8">
      <w:r>
        <w:t>[CPG-5.2-001]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036BA2A9" w:rsidR="00276BD8" w:rsidRDefault="00276BD8" w:rsidP="00276BD8">
      <w:r>
        <w:t>[CPG-5.2-002] 5G system is expected to be able to provide a mean</w:t>
      </w:r>
      <w:r w:rsidRPr="001A295B">
        <w:t>s</w:t>
      </w:r>
      <w:r>
        <w:t xml:space="preserve"> to </w:t>
      </w:r>
      <w:r>
        <w:rPr>
          <w:rFonts w:hint="eastAsia"/>
          <w:lang w:eastAsia="zh-CN"/>
        </w:rPr>
        <w:t>support</w:t>
      </w:r>
      <w:r>
        <w:rPr>
          <w:lang w:eastAsia="zh-CN"/>
        </w:rPr>
        <w:t xml:space="preserv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Pr>
          <w:rFonts w:hint="eastAsia"/>
          <w:lang w:eastAsia="zh-CN"/>
        </w:rPr>
        <w:t>are</w:t>
      </w:r>
      <w:r>
        <w:t xml:space="preserve"> </w:t>
      </w:r>
      <w:r>
        <w:rPr>
          <w:rFonts w:hint="eastAsia"/>
          <w:lang w:eastAsia="zh-CN"/>
        </w:rPr>
        <w:t>not</w:t>
      </w:r>
      <w:r>
        <w:t xml:space="preserve"> </w:t>
      </w:r>
      <w:r>
        <w:rPr>
          <w:rFonts w:hint="eastAsia"/>
          <w:lang w:eastAsia="zh-CN"/>
        </w:rPr>
        <w:t>needed</w:t>
      </w:r>
      <w:r>
        <w:rPr>
          <w:lang w:eastAsia="zh-CN"/>
        </w:rP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t>.</w:t>
      </w:r>
    </w:p>
    <w:p w14:paraId="195C301F" w14:textId="7CA0CABC" w:rsidR="00276BD8" w:rsidRDefault="00276BD8" w:rsidP="00322550">
      <w:pPr>
        <w:pStyle w:val="EditorsNote"/>
        <w:overflowPunct w:val="0"/>
        <w:autoSpaceDE w:val="0"/>
        <w:autoSpaceDN w:val="0"/>
        <w:adjustRightInd w:val="0"/>
        <w:textAlignment w:val="baseline"/>
        <w:rPr>
          <w:lang w:eastAsia="zh-CN"/>
        </w:rPr>
      </w:pPr>
      <w:r w:rsidRPr="00322550">
        <w:rPr>
          <w:rFonts w:eastAsia="SimSun" w:hint="eastAsia"/>
          <w:lang w:eastAsia="zh-CN"/>
        </w:rPr>
        <w:t>E</w:t>
      </w:r>
      <w:r w:rsidRPr="00322550">
        <w:rPr>
          <w:rFonts w:eastAsia="SimSun"/>
          <w:lang w:eastAsia="zh-CN"/>
        </w:rPr>
        <w:t>ditor’s</w:t>
      </w:r>
      <w:r w:rsidRPr="00276BD8">
        <w:rPr>
          <w:lang w:eastAsia="zh-CN"/>
        </w:rPr>
        <w:t xml:space="preserve"> note: </w:t>
      </w:r>
      <w:r w:rsidRPr="00276BD8">
        <w:t>[CPG-5.2-002] is FFS.</w:t>
      </w:r>
    </w:p>
    <w:p w14:paraId="3D2E0449" w14:textId="023D877E" w:rsidR="00F92DCB" w:rsidRPr="00454D20" w:rsidRDefault="00F92DCB" w:rsidP="00F92DCB">
      <w:pPr>
        <w:rPr>
          <w:lang w:eastAsia="zh-CN"/>
        </w:rPr>
      </w:pPr>
    </w:p>
    <w:bookmarkEnd w:id="38"/>
    <w:p w14:paraId="4DE544AC" w14:textId="77777777" w:rsidR="00C57EC0" w:rsidRDefault="00C57EC0"/>
    <w:p w14:paraId="3A3E6C7F" w14:textId="04052CB9" w:rsidR="00F77509" w:rsidRDefault="00F77509"/>
    <w:p w14:paraId="6F91617B" w14:textId="77777777" w:rsidR="00CD547E" w:rsidRDefault="00CD547E"/>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41" w:name="_Toc128633616"/>
      <w:r>
        <w:t>5</w:t>
      </w:r>
      <w:r w:rsidRPr="004D3578">
        <w:t>.</w:t>
      </w:r>
      <w:r w:rsidR="00B80FDC">
        <w:t>3</w:t>
      </w:r>
      <w:r w:rsidRPr="004D3578">
        <w:tab/>
      </w:r>
      <w:r w:rsidRPr="008E71D1">
        <w:t>Smart Communication Support for Data Collection and Fusion Using Multimodal Sensors in Multi-Robot / Multi-Agent Scenario</w:t>
      </w:r>
      <w:r>
        <w:t>s</w:t>
      </w:r>
      <w:bookmarkEnd w:id="41"/>
      <w:r w:rsidRPr="003F6444">
        <w:t xml:space="preserve"> </w:t>
      </w:r>
    </w:p>
    <w:p w14:paraId="285D08D3" w14:textId="0146E56B" w:rsidR="003E2E83" w:rsidRPr="004D3578" w:rsidRDefault="003E2E83" w:rsidP="003E2E83">
      <w:pPr>
        <w:pStyle w:val="Heading4"/>
      </w:pPr>
      <w:bookmarkStart w:id="42" w:name="_Toc128633617"/>
      <w:r>
        <w:t>5</w:t>
      </w:r>
      <w:r w:rsidRPr="004D3578">
        <w:t>.</w:t>
      </w:r>
      <w:r w:rsidR="00B80FDC">
        <w:t>3</w:t>
      </w:r>
      <w:r>
        <w:t>.1</w:t>
      </w:r>
      <w:r w:rsidRPr="004D3578">
        <w:tab/>
      </w:r>
      <w:r w:rsidRPr="00082C96">
        <w:t xml:space="preserve">General </w:t>
      </w:r>
      <w:r>
        <w:t>d</w:t>
      </w:r>
      <w:r w:rsidRPr="00082C96">
        <w:t>escription</w:t>
      </w:r>
      <w:bookmarkEnd w:id="42"/>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53713A" w:rsidRDefault="003E2E83" w:rsidP="003E2E83">
      <w:pPr>
        <w:autoSpaceDE w:val="0"/>
        <w:autoSpaceDN w:val="0"/>
        <w:adjustRightInd w:val="0"/>
        <w:spacing w:after="0"/>
        <w:rPr>
          <w:lang w:val="en-US" w:eastAsia="en-GB"/>
        </w:rPr>
      </w:pPr>
      <w:r w:rsidRPr="0053713A">
        <w:rPr>
          <w:lang w:val="en-US" w:eastAsia="en-GB"/>
        </w:rPr>
        <w:t>The use of “levels of fusion” is expected to help the United Nations Sustainability Development Goals (SDG</w:t>
      </w:r>
      <w:r>
        <w:rPr>
          <w:lang w:val="en-US" w:eastAsia="en-GB"/>
        </w:rPr>
        <w:t>s</w:t>
      </w:r>
      <w:r w:rsidRPr="0053713A">
        <w:rPr>
          <w:lang w:val="en-US" w:eastAsia="en-GB"/>
        </w:rPr>
        <w:t>) in several aspects.</w:t>
      </w:r>
    </w:p>
    <w:p w14:paraId="52C40AE3" w14:textId="77777777" w:rsidR="003E2E83" w:rsidRPr="0053713A" w:rsidRDefault="003E2E83" w:rsidP="003E2E83">
      <w:pPr>
        <w:autoSpaceDE w:val="0"/>
        <w:autoSpaceDN w:val="0"/>
        <w:adjustRightInd w:val="0"/>
        <w:spacing w:after="0"/>
        <w:rPr>
          <w:lang w:val="en-US" w:eastAsia="en-GB"/>
        </w:rPr>
      </w:pPr>
      <w:r w:rsidRPr="0053713A">
        <w:rPr>
          <w:lang w:val="en-US" w:eastAsia="en-GB"/>
        </w:rPr>
        <w:t xml:space="preserve">Providing that the </w:t>
      </w:r>
      <w:r>
        <w:rPr>
          <w:lang w:val="en-US" w:eastAsia="en-GB"/>
        </w:rPr>
        <w:t xml:space="preserve">5G advanced </w:t>
      </w:r>
      <w:r w:rsidRPr="0053713A">
        <w:rPr>
          <w:lang w:val="en-US" w:eastAsia="en-GB"/>
        </w:rPr>
        <w:t>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53713A" w:rsidRDefault="003E2E83" w:rsidP="003E2E83">
      <w:pPr>
        <w:rPr>
          <w:noProof/>
          <w:lang w:val="en-US"/>
        </w:rPr>
      </w:pPr>
    </w:p>
    <w:p w14:paraId="1FB1275E" w14:textId="69A65297" w:rsidR="003E2E83" w:rsidRPr="0053713A" w:rsidRDefault="003E2E83" w:rsidP="003E2E83">
      <w:pPr>
        <w:rPr>
          <w:noProof/>
          <w:lang w:val="en-US"/>
        </w:rPr>
      </w:pPr>
      <w:r w:rsidRPr="0053713A">
        <w:rPr>
          <w:noProof/>
          <w:lang w:val="en-US"/>
        </w:rPr>
        <w:lastRenderedPageBreak/>
        <w:t xml:space="preserve">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 xml:space="preserve">.1-1: Examples of using sensor data where objects are in different dimension/size and/or in different ranges. (a) Two distinct objects (A and B) of the same size at the different range (b) </w:t>
      </w:r>
      <w:proofErr w:type="gramStart"/>
      <w:r w:rsidRPr="00322550">
        <w:rPr>
          <w:rFonts w:eastAsia="SimSun"/>
          <w:lang w:eastAsia="en-GB"/>
        </w:rPr>
        <w:t>Two</w:t>
      </w:r>
      <w:proofErr w:type="gramEnd"/>
      <w:r w:rsidRPr="00322550">
        <w:rPr>
          <w:rFonts w:eastAsia="SimSun"/>
          <w:lang w:eastAsia="en-GB"/>
        </w:rPr>
        <w:t xml:space="preserve">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lastRenderedPageBreak/>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AFCE033" w14:textId="77777777" w:rsidR="003E2E83" w:rsidRDefault="003E2E83" w:rsidP="003E2E83"/>
    <w:p w14:paraId="0231F500" w14:textId="62AD0040" w:rsidR="003E2E83" w:rsidRPr="004D3578" w:rsidRDefault="003E2E83" w:rsidP="003E2E83">
      <w:pPr>
        <w:pStyle w:val="Heading4"/>
      </w:pPr>
      <w:bookmarkStart w:id="43" w:name="_Toc128633618"/>
      <w:r>
        <w:t>5</w:t>
      </w:r>
      <w:r w:rsidRPr="004D3578">
        <w:t>.</w:t>
      </w:r>
      <w:r w:rsidR="00B80FDC">
        <w:t>3</w:t>
      </w:r>
      <w:r>
        <w:t>.2</w:t>
      </w:r>
      <w:r w:rsidRPr="004D3578">
        <w:tab/>
      </w:r>
      <w:r>
        <w:t>R</w:t>
      </w:r>
      <w:r w:rsidRPr="00082C96">
        <w:t xml:space="preserve">elated </w:t>
      </w:r>
      <w:r>
        <w:t>existing</w:t>
      </w:r>
      <w:r w:rsidRPr="00082C96">
        <w:t xml:space="preserve"> service requirements</w:t>
      </w:r>
      <w:bookmarkEnd w:id="43"/>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3E2E83">
      <w:pPr>
        <w:ind w:left="360"/>
      </w:pPr>
      <w:r>
        <w:t xml:space="preserve">NOTE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w:t>
      </w:r>
      <w:proofErr w:type="spellStart"/>
      <w:r>
        <w:t>ProSe</w:t>
      </w:r>
      <w:proofErr w:type="spellEnd"/>
      <w:r>
        <w:t xml:space="preserv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3E2E83">
      <w:pPr>
        <w:ind w:left="284"/>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3E2E83">
      <w:pPr>
        <w:ind w:left="360"/>
      </w:pPr>
      <w:r>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7AB286F0" w:rsidR="003E2E83" w:rsidRPr="0011677F" w:rsidRDefault="003E2E83" w:rsidP="003E2E83">
      <w:pPr>
        <w:rPr>
          <w:rFonts w:eastAsiaTheme="minorEastAsia"/>
          <w:lang w:eastAsia="ko-KR"/>
        </w:rPr>
      </w:pPr>
      <w:r>
        <w:rPr>
          <w:rFonts w:eastAsiaTheme="minorEastAsia"/>
          <w:lang w:eastAsia="ko-KR"/>
        </w:rPr>
        <w:lastRenderedPageBreak/>
        <w:t>Table 5.</w:t>
      </w:r>
      <w:r w:rsidR="00B80FDC">
        <w:rPr>
          <w:rFonts w:eastAsiaTheme="minorEastAsia"/>
          <w:lang w:eastAsia="ko-KR"/>
        </w:rPr>
        <w:t>3</w:t>
      </w:r>
      <w:r>
        <w:rPr>
          <w:rFonts w:eastAsiaTheme="minorEastAsia"/>
          <w:lang w:eastAsia="ko-KR"/>
        </w:rPr>
        <w:t>.2-1.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Default="003E2E83" w:rsidP="003E2E83">
            <w:r>
              <w:t>Approach by “Levels of Fusion”</w:t>
            </w:r>
          </w:p>
        </w:tc>
        <w:tc>
          <w:tcPr>
            <w:tcW w:w="5040" w:type="dxa"/>
          </w:tcPr>
          <w:p w14:paraId="11548353" w14:textId="77777777" w:rsidR="003E2E83" w:rsidRDefault="003E2E83" w:rsidP="003E2E83">
            <w:r>
              <w:t>Existing features / requirements</w:t>
            </w:r>
          </w:p>
        </w:tc>
        <w:tc>
          <w:tcPr>
            <w:tcW w:w="2256" w:type="dxa"/>
          </w:tcPr>
          <w:p w14:paraId="723EC4E4" w14:textId="77777777" w:rsidR="003E2E83" w:rsidRDefault="003E2E83" w:rsidP="003E2E83">
            <w:r>
              <w:t>Remarks</w:t>
            </w:r>
          </w:p>
        </w:tc>
      </w:tr>
      <w:tr w:rsidR="003E2E83" w14:paraId="0747611B" w14:textId="77777777" w:rsidTr="003E2E83">
        <w:tc>
          <w:tcPr>
            <w:tcW w:w="2335" w:type="dxa"/>
          </w:tcPr>
          <w:p w14:paraId="3FAB9D61" w14:textId="77777777" w:rsidR="003E2E83" w:rsidRDefault="003E2E83" w:rsidP="003E2E83">
            <w:r>
              <w:t>Thee-level approach</w:t>
            </w:r>
          </w:p>
        </w:tc>
        <w:tc>
          <w:tcPr>
            <w:tcW w:w="5040" w:type="dxa"/>
          </w:tcPr>
          <w:p w14:paraId="35C17478" w14:textId="77777777" w:rsidR="003E2E83" w:rsidRDefault="003E2E83" w:rsidP="003E2E83">
            <w:r>
              <w:t>[CPG-5.X-002a] [Underground model] 5G system is expected to be able to support up to [TBC] robots with a deployment and operation model with a range of less than [10 m] (depth) x [50 m] (radius, horizontal range).</w:t>
            </w:r>
          </w:p>
          <w:p w14:paraId="599DFE74" w14:textId="77777777" w:rsidR="003E2E83" w:rsidRDefault="003E2E83" w:rsidP="003E2E83">
            <w:r>
              <w:t>NOTE 2: Radio propagation characteristics can affect the performance but are not the scope of stage-1 study.</w:t>
            </w:r>
          </w:p>
          <w:p w14:paraId="1D378055" w14:textId="77777777" w:rsidR="003E2E83" w:rsidRDefault="003E2E83" w:rsidP="003E2E83"/>
          <w:p w14:paraId="75430EB3" w14:textId="77777777" w:rsidR="003E2E83" w:rsidRDefault="003E2E83" w:rsidP="003E2E83">
            <w:r>
              <w:t>[CPG-5.X-002b] [Near-ground surface model 1] 5G system is expected to be able to support up to [TBC] robots with a deployment and operation model with a range of less than [10 m] (height) x [500 m] (radius, horizontal range).</w:t>
            </w:r>
          </w:p>
          <w:p w14:paraId="2897D05B" w14:textId="77777777" w:rsidR="003E2E83" w:rsidRDefault="003E2E83" w:rsidP="003E2E83">
            <w:r>
              <w:t>NOTE 3: Model 1 is related to initial search in, e.g., urban search and rescue scenarios.</w:t>
            </w:r>
          </w:p>
          <w:p w14:paraId="6320F91D" w14:textId="77777777" w:rsidR="003E2E83" w:rsidRDefault="003E2E83" w:rsidP="003E2E83"/>
          <w:p w14:paraId="0301C75F" w14:textId="77777777" w:rsidR="003E2E83" w:rsidRDefault="003E2E83" w:rsidP="003E2E83">
            <w:r>
              <w:t>[CPG-5.X-002c] [Near-ground surface model 2] 5G system is expected to be able to support up to [TBC] robots with a deployment and operation model with a range of less than [10 m] (height) x [50 m] (radius, horizontal range).</w:t>
            </w:r>
          </w:p>
          <w:p w14:paraId="764A4852" w14:textId="77777777" w:rsidR="003E2E83" w:rsidRDefault="003E2E83" w:rsidP="003E2E83">
            <w:r>
              <w:t>NOTE 4: Model 2 is related to intensive search in, e.g., urban search and rescue scenarios.</w:t>
            </w:r>
          </w:p>
          <w:p w14:paraId="1AC57691" w14:textId="77777777" w:rsidR="003E2E83" w:rsidRDefault="003E2E83" w:rsidP="003E2E83"/>
          <w:p w14:paraId="24625E23" w14:textId="77777777" w:rsidR="003E2E83" w:rsidRDefault="003E2E83" w:rsidP="003E2E83">
            <w:r>
              <w:t>[CPG-5.X-002d] [Underwater model] 5G system is expected to be able to support up to [TBC] robots with a deployment and operation model with a range of less than [50 m] (depth) x [1000 m] (radius, horizontal range on water surface).</w:t>
            </w:r>
          </w:p>
          <w:p w14:paraId="6CC226CD" w14:textId="77777777" w:rsidR="003E2E83" w:rsidRDefault="003E2E83" w:rsidP="003E2E83"/>
        </w:tc>
        <w:tc>
          <w:tcPr>
            <w:tcW w:w="2256" w:type="dxa"/>
          </w:tcPr>
          <w:p w14:paraId="6F576840" w14:textId="77777777" w:rsidR="003E2E83" w:rsidRDefault="003E2E83" w:rsidP="003E2E83"/>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44" w:name="_Toc128633619"/>
      <w:r>
        <w:t>5</w:t>
      </w:r>
      <w:r w:rsidRPr="004D3578">
        <w:t>.</w:t>
      </w:r>
      <w:r w:rsidR="00B80FDC">
        <w:t>3</w:t>
      </w:r>
      <w:r>
        <w:t>.3</w:t>
      </w:r>
      <w:r w:rsidRPr="004D3578">
        <w:tab/>
      </w:r>
      <w:r w:rsidRPr="00082C96">
        <w:t>Challenges and potential gaps</w:t>
      </w:r>
      <w:bookmarkEnd w:id="44"/>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266214AA" w:rsidR="003E2E83" w:rsidRPr="0011677F" w:rsidRDefault="003E2E83" w:rsidP="003E2E83">
      <w:pPr>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.3-1.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Default="003E2E83" w:rsidP="003E2E83">
            <w:r>
              <w:t>Approach by “Levels of Fusion”</w:t>
            </w:r>
          </w:p>
        </w:tc>
        <w:tc>
          <w:tcPr>
            <w:tcW w:w="5040" w:type="dxa"/>
          </w:tcPr>
          <w:p w14:paraId="4EE14893" w14:textId="77777777" w:rsidR="003E2E83" w:rsidRDefault="003E2E83" w:rsidP="003E2E83">
            <w:r>
              <w:t>Challenges and potential gaps</w:t>
            </w:r>
          </w:p>
        </w:tc>
        <w:tc>
          <w:tcPr>
            <w:tcW w:w="2256" w:type="dxa"/>
          </w:tcPr>
          <w:p w14:paraId="33AA0007" w14:textId="77777777" w:rsidR="003E2E83" w:rsidRDefault="003E2E83" w:rsidP="003E2E83">
            <w:r>
              <w:t>Remarks</w:t>
            </w:r>
          </w:p>
        </w:tc>
      </w:tr>
      <w:tr w:rsidR="003E2E83" w14:paraId="67B27B5B" w14:textId="77777777" w:rsidTr="003E2E83">
        <w:tc>
          <w:tcPr>
            <w:tcW w:w="2335" w:type="dxa"/>
          </w:tcPr>
          <w:p w14:paraId="0E95B401" w14:textId="77777777" w:rsidR="003E2E83" w:rsidRDefault="003E2E83" w:rsidP="003E2E83">
            <w:r>
              <w:t>Thee-level approach</w:t>
            </w:r>
          </w:p>
        </w:tc>
        <w:tc>
          <w:tcPr>
            <w:tcW w:w="5040" w:type="dxa"/>
          </w:tcPr>
          <w:p w14:paraId="202750E0" w14:textId="77777777" w:rsidR="003E2E83" w:rsidRDefault="003E2E83" w:rsidP="003E2E83">
            <w:r>
              <w:t xml:space="preserve">[CPG-5.X-001] 5G system is expected to be able provide a suitable means with a very high efficiency and reliability to </w:t>
            </w:r>
            <w:r>
              <w:lastRenderedPageBreak/>
              <w:t>accommodate the dynamic changes at a robot’s application layer related to traffic demand (e.g., caused by using different levels of data/sensor fusion within a robot.</w:t>
            </w:r>
          </w:p>
          <w:p w14:paraId="1F5651EE" w14:textId="77777777" w:rsidR="003E2E83" w:rsidRDefault="003E2E83" w:rsidP="003E2E83">
            <w:r>
              <w:t>NOTE 1: Examples include a suitable API that can support many intra-robot sessions between robot’s applications layer (e.g., “robot sensing part”, “robot processing part”, “robot actuating part”) and communications layer (e.g., “robot communication part”).</w:t>
            </w:r>
          </w:p>
          <w:p w14:paraId="4D91E5E9" w14:textId="77777777" w:rsidR="003E2E83" w:rsidRPr="00E06BC8" w:rsidRDefault="003E2E83" w:rsidP="00322550">
            <w:pPr>
              <w:pStyle w:val="EditorsNote"/>
              <w:overflowPunct w:val="0"/>
              <w:autoSpaceDE w:val="0"/>
              <w:autoSpaceDN w:val="0"/>
              <w:adjustRightInd w:val="0"/>
              <w:textAlignment w:val="baseline"/>
            </w:pPr>
            <w:r w:rsidRPr="00322550">
              <w:rPr>
                <w:rFonts w:eastAsia="SimSun"/>
                <w:lang w:eastAsia="zh-CN"/>
              </w:rPr>
              <w:t>Editor’s</w:t>
            </w:r>
            <w:r w:rsidRPr="00E06BC8">
              <w:t xml:space="preserve"> Note: In the above CPG, the degrees of efficiency and reliability are FFS.</w:t>
            </w:r>
          </w:p>
          <w:p w14:paraId="712DFC4D" w14:textId="77777777" w:rsidR="003E2E83" w:rsidRDefault="003E2E83" w:rsidP="003E2E83"/>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Default="003E2E83" w:rsidP="003E2E83">
            <w:r>
              <w:lastRenderedPageBreak/>
              <w:t>Six-level approach</w:t>
            </w:r>
          </w:p>
        </w:tc>
        <w:tc>
          <w:tcPr>
            <w:tcW w:w="5040" w:type="dxa"/>
          </w:tcPr>
          <w:p w14:paraId="5B919566" w14:textId="77777777" w:rsidR="003E2E83" w:rsidRDefault="003E2E83" w:rsidP="003E2E83">
            <w:r>
              <w:t>FFS</w:t>
            </w:r>
          </w:p>
          <w:p w14:paraId="7B1D617D" w14:textId="77777777" w:rsidR="003E2E83" w:rsidRDefault="003E2E83" w:rsidP="003E2E83">
            <w:r w:rsidRPr="00FB1D0B">
              <w:t>NOTE 5: It is considered more complex to apply, compared to three-level approach due to the increased quantity/dimension of computation and communication needs.</w:t>
            </w:r>
          </w:p>
        </w:tc>
        <w:tc>
          <w:tcPr>
            <w:tcW w:w="2256" w:type="dxa"/>
          </w:tcPr>
          <w:p w14:paraId="3131E6C8" w14:textId="77777777" w:rsidR="003E2E83" w:rsidRDefault="003E2E83" w:rsidP="003E2E83"/>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45" w:name="_Toc128633620"/>
      <w:r>
        <w:t>5</w:t>
      </w:r>
      <w:r w:rsidRPr="004D3578">
        <w:t>.</w:t>
      </w:r>
      <w:r w:rsidR="00B80FDC">
        <w:t>4</w:t>
      </w:r>
      <w:r w:rsidRPr="004D3578">
        <w:tab/>
      </w:r>
      <w:r>
        <w:t>Media-related use cases</w:t>
      </w:r>
      <w:bookmarkEnd w:id="45"/>
      <w:r w:rsidRPr="003F6444">
        <w:t xml:space="preserve"> </w:t>
      </w:r>
    </w:p>
    <w:p w14:paraId="6595DEBB" w14:textId="63AFB85B" w:rsidR="003B035B" w:rsidRPr="00032281" w:rsidRDefault="003B035B" w:rsidP="003B035B">
      <w:pPr>
        <w:pStyle w:val="Heading3"/>
        <w:rPr>
          <w:lang w:val="en-US"/>
        </w:rPr>
      </w:pPr>
      <w:bookmarkStart w:id="46" w:name="_Toc128633621"/>
      <w:r w:rsidRPr="00032281">
        <w:rPr>
          <w:lang w:val="en-US"/>
        </w:rPr>
        <w:t>5.</w:t>
      </w:r>
      <w:r w:rsidR="00B80FDC">
        <w:rPr>
          <w:lang w:val="en-US"/>
        </w:rPr>
        <w:t>4</w:t>
      </w:r>
      <w:r w:rsidRPr="00032281">
        <w:rPr>
          <w:lang w:val="en-US"/>
        </w:rPr>
        <w:t>.1</w:t>
      </w:r>
      <w:r w:rsidRPr="00032281">
        <w:rPr>
          <w:lang w:val="en-US"/>
        </w:rPr>
        <w:tab/>
        <w:t>General description</w:t>
      </w:r>
      <w:bookmarkEnd w:id="46"/>
    </w:p>
    <w:p w14:paraId="418E93B6" w14:textId="2B339FA6" w:rsidR="003B035B" w:rsidRPr="00032281" w:rsidRDefault="003B035B" w:rsidP="003B035B">
      <w:pPr>
        <w:pStyle w:val="Heading4"/>
        <w:rPr>
          <w:lang w:val="en-US"/>
        </w:rPr>
      </w:pPr>
      <w:bookmarkStart w:id="47" w:name="_Toc128633622"/>
      <w:r w:rsidRPr="00032281">
        <w:rPr>
          <w:lang w:val="en-US"/>
        </w:rPr>
        <w:t>5.</w:t>
      </w:r>
      <w:r w:rsidR="00B80FDC">
        <w:rPr>
          <w:lang w:val="en-US"/>
        </w:rPr>
        <w:t>4</w:t>
      </w:r>
      <w:r w:rsidRPr="00032281">
        <w:rPr>
          <w:lang w:val="en-US"/>
        </w:rPr>
        <w:t>.1.1</w:t>
      </w:r>
      <w:r w:rsidRPr="00032281">
        <w:rPr>
          <w:lang w:val="en-US"/>
        </w:rPr>
        <w:tab/>
        <w:t>Video surveillance</w:t>
      </w:r>
      <w:bookmarkEnd w:id="47"/>
    </w:p>
    <w:p w14:paraId="15C5768D" w14:textId="664BE166" w:rsidR="003B035B" w:rsidRDefault="003B035B" w:rsidP="003B035B">
      <w:pPr>
        <w:rPr>
          <w:noProof/>
        </w:rPr>
      </w:pPr>
      <w:r>
        <w:rPr>
          <w:lang w:val="en-US"/>
        </w:rPr>
        <w:t xml:space="preserve">The use cases focus on media aspects of service robots composed of visual sensors such as cameras and </w:t>
      </w:r>
      <w:proofErr w:type="spellStart"/>
      <w:r>
        <w:rPr>
          <w:lang w:val="en-US"/>
        </w:rPr>
        <w:t>equiped</w:t>
      </w:r>
      <w:proofErr w:type="spellEnd"/>
      <w:r>
        <w:rPr>
          <w:lang w:val="en-US"/>
        </w:rPr>
        <w:t xml:space="preserve"> with capabilities to analyze video signals (such as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her</w:t>
      </w:r>
      <w:r w:rsidRPr="00032281">
        <w:rPr>
          <w:lang w:val="en-US"/>
        </w:rPr>
        <w:t>e [</w:t>
      </w:r>
      <w:r>
        <w:rPr>
          <w:lang w:val="en-US"/>
        </w:rPr>
        <w:t>17</w:t>
      </w:r>
      <w:r w:rsidRPr="00032281">
        <w:rPr>
          <w:lang w:val="en-US"/>
        </w:rPr>
        <w:t>].</w:t>
      </w:r>
    </w:p>
    <w:p w14:paraId="5361B2FF" w14:textId="77777777" w:rsidR="003B035B" w:rsidRPr="00032281"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p>
    <w:p w14:paraId="661CCE2E" w14:textId="4142E933" w:rsidR="003B035B" w:rsidRDefault="003B035B" w:rsidP="003B035B">
      <w:pPr>
        <w:rPr>
          <w:noProof/>
        </w:rPr>
      </w:pPr>
      <w:r w:rsidRPr="00032281">
        <w:rPr>
          <w:noProof/>
        </w:rPr>
        <w:t>The basic service configuration is depicted in the</w:t>
      </w:r>
      <w:r w:rsidR="00B80FDC">
        <w:rPr>
          <w:noProof/>
        </w:rPr>
        <w:t xml:space="preserve"> F</w:t>
      </w:r>
      <w:r w:rsidRPr="00032281">
        <w:rPr>
          <w:noProof/>
        </w:rPr>
        <w:t xml:space="preserve">igure </w:t>
      </w:r>
      <w:r w:rsidR="00B80FDC">
        <w:rPr>
          <w:noProof/>
        </w:rPr>
        <w:t>5.4.1-1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lastRenderedPageBreak/>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535D6CD0"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48" w:name="_Toc128633623"/>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48"/>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21807948" w:rsidR="003B035B" w:rsidRDefault="003B035B" w:rsidP="003B035B">
      <w:pPr>
        <w:rPr>
          <w:noProof/>
        </w:rPr>
      </w:pPr>
      <w:r w:rsidRPr="00032281">
        <w:rPr>
          <w:noProof/>
        </w:rPr>
        <w:t xml:space="preserve">An example is illustrated Figure </w:t>
      </w:r>
      <w:r w:rsidR="00B80FDC">
        <w:rPr>
          <w:noProof/>
        </w:rPr>
        <w:t>5.4.1-2</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3C51C664"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5.4.1-2</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49" w:name="_Toc128633624"/>
      <w:r w:rsidRPr="00032281">
        <w:t>5.</w:t>
      </w:r>
      <w:r w:rsidR="00B80FDC">
        <w:t>4</w:t>
      </w:r>
      <w:r w:rsidRPr="00032281">
        <w:t>.2</w:t>
      </w:r>
      <w:r w:rsidRPr="00032281">
        <w:tab/>
        <w:t>Related existing service requirements</w:t>
      </w:r>
      <w:bookmarkEnd w:id="49"/>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77777777" w:rsidR="003B035B" w:rsidRDefault="003B035B" w:rsidP="003B035B">
      <w:r>
        <w:t>-</w:t>
      </w:r>
      <w:r>
        <w:tab/>
        <w:t>Latency: less than 10ms.</w:t>
      </w:r>
    </w:p>
    <w:p w14:paraId="15B8A533" w14:textId="77777777" w:rsidR="003B035B" w:rsidRDefault="003B035B" w:rsidP="003B035B">
      <w:r>
        <w:t>-</w:t>
      </w:r>
      <w:r>
        <w:tab/>
        <w:t>Data rate 100 – 700 Mbps.</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50" w:name="_Toc128633625"/>
      <w:r>
        <w:t>5</w:t>
      </w:r>
      <w:r w:rsidRPr="004D3578">
        <w:t>.</w:t>
      </w:r>
      <w:r w:rsidR="00B80FDC">
        <w:t>4</w:t>
      </w:r>
      <w:r>
        <w:t>.3</w:t>
      </w:r>
      <w:r w:rsidRPr="004D3578">
        <w:tab/>
      </w:r>
      <w:r w:rsidRPr="00082C96">
        <w:t>Challenges and potential gaps</w:t>
      </w:r>
      <w:bookmarkEnd w:id="50"/>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77777777" w:rsidR="003B035B" w:rsidRDefault="003B035B" w:rsidP="003B035B">
      <w:r>
        <w:t>[CPG-5.X-001] 5G system is expected to convey media signals for machine type communications that support feature extraction and descriptor signalling.</w:t>
      </w:r>
    </w:p>
    <w:p w14:paraId="0DACC725" w14:textId="77777777" w:rsidR="003B035B" w:rsidRDefault="003B035B" w:rsidP="003B035B">
      <w:pPr>
        <w:ind w:left="810" w:hanging="810"/>
      </w:pPr>
      <w:proofErr w:type="gramStart"/>
      <w:r>
        <w:rPr>
          <w:noProof/>
        </w:rPr>
        <w:t>NOTE</w:t>
      </w:r>
      <w:r>
        <w:t xml:space="preserve"> :</w:t>
      </w:r>
      <w:proofErr w:type="gramEnd"/>
      <w:r>
        <w:t xml:space="preserve"> The type of feature and descriptor is out of scope of this document.</w:t>
      </w:r>
    </w:p>
    <w:p w14:paraId="38608127" w14:textId="77777777" w:rsidR="003B035B" w:rsidRDefault="003B035B" w:rsidP="003B035B">
      <w:r>
        <w:t>Efficiency aspects:</w:t>
      </w:r>
    </w:p>
    <w:p w14:paraId="69477D2C" w14:textId="77777777" w:rsidR="003B035B" w:rsidRPr="00A2513D" w:rsidRDefault="003B035B" w:rsidP="003B035B">
      <w:r>
        <w:t>[CPG-5.X-002]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1E64C961"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Pr>
          <w:rFonts w:ascii="Arial" w:eastAsia="SimSun" w:hAnsi="Arial"/>
          <w:sz w:val="32"/>
        </w:rPr>
        <w:t>Patrol robots in CCRC</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 xml:space="preserve">he 24-hour nursing home care, which usually in a dedicated skilled nursing </w:t>
      </w:r>
      <w:proofErr w:type="gramStart"/>
      <w:r>
        <w:rPr>
          <w:rFonts w:eastAsia="SimSun"/>
          <w:lang w:eastAsia="zh-CN"/>
        </w:rPr>
        <w:t>facility.</w:t>
      </w:r>
      <w:proofErr w:type="gramEnd"/>
    </w:p>
    <w:p w14:paraId="00F1B2CD" w14:textId="77777777" w:rsidR="003E2E83"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 For example, patrol robots could help with the community security and personnel security, such as detecting the fallen elderly around the community for </w:t>
      </w:r>
      <w:r>
        <w:rPr>
          <w:rFonts w:eastAsia="SimSun" w:hint="eastAsia"/>
          <w:lang w:eastAsia="zh-CN"/>
        </w:rPr>
        <w:t>a</w:t>
      </w:r>
      <w:r>
        <w:rPr>
          <w:rFonts w:eastAsia="SimSun"/>
          <w:lang w:eastAsia="zh-CN"/>
        </w:rPr>
        <w:t xml:space="preserve"> quick rescue.</w:t>
      </w:r>
      <w:r>
        <w:rPr>
          <w:rFonts w:eastAsia="SimSun" w:hint="eastAsia"/>
          <w:lang w:eastAsia="zh-CN"/>
        </w:rPr>
        <w:t xml:space="preserve"> </w:t>
      </w:r>
      <w:r>
        <w:rPr>
          <w:rFonts w:eastAsia="SimSun"/>
          <w:lang w:eastAsia="zh-CN"/>
        </w:rPr>
        <w:t xml:space="preserve">There could be </w:t>
      </w:r>
      <w:proofErr w:type="spellStart"/>
      <w:r>
        <w:rPr>
          <w:rFonts w:eastAsia="SimSun"/>
          <w:lang w:eastAsia="zh-CN"/>
        </w:rPr>
        <w:t>uncrewed</w:t>
      </w:r>
      <w:proofErr w:type="spellEnd"/>
      <w:r>
        <w:rPr>
          <w:rFonts w:eastAsia="SimSun"/>
          <w:lang w:eastAsia="zh-CN"/>
        </w:rPr>
        <w:t xml:space="preserve">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77777777"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1ED28B9" w14:textId="066C7F40" w:rsidR="003E2E83" w:rsidRDefault="002217A3" w:rsidP="003E2E83">
      <w:pPr>
        <w:rPr>
          <w:rFonts w:eastAsia="SimSun"/>
          <w:lang w:eastAsia="zh-CN"/>
        </w:rPr>
      </w:pPr>
      <w:r w:rsidRPr="002217A3">
        <w:rPr>
          <w:rFonts w:eastAsia="SimSun"/>
          <w:lang w:eastAsia="zh-CN"/>
        </w:rPr>
        <w:t>Medical assistance</w:t>
      </w:r>
      <w:bookmarkStart w:id="51" w:name="_GoBack"/>
      <w:bookmarkEnd w:id="51"/>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lastRenderedPageBreak/>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77777777" w:rsidR="003E2E83" w:rsidRDefault="003E2E83" w:rsidP="003E2E83">
      <w:pPr>
        <w:rPr>
          <w:rFonts w:eastAsia="SimSun"/>
          <w:lang w:eastAsia="zh-CN"/>
        </w:rPr>
      </w:pPr>
      <w:r>
        <w:rPr>
          <w:rFonts w:eastAsia="SimSun" w:hint="eastAsia"/>
          <w:lang w:eastAsia="zh-CN"/>
        </w:rPr>
        <w:t>4</w:t>
      </w:r>
      <w:r>
        <w:rPr>
          <w:rFonts w:eastAsia="SimSun"/>
          <w:lang w:eastAsia="zh-CN"/>
        </w:rPr>
        <w:t>. Once the first-aider arrives, the first-aider could operate the medical treatment immediately.</w:t>
      </w: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Pr="00226C00"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Clause</w:t>
      </w:r>
      <w:r>
        <w:rPr>
          <w:rFonts w:eastAsia="SimSun"/>
          <w:lang w:eastAsia="zh-CN"/>
        </w:rPr>
        <w:t xml:space="preserve"> 6.38.2.2 Authorizing/</w:t>
      </w:r>
      <w:proofErr w:type="spellStart"/>
      <w:r>
        <w:rPr>
          <w:rFonts w:eastAsia="SimSun"/>
          <w:lang w:eastAsia="zh-CN"/>
        </w:rPr>
        <w:t>deauthorizing</w:t>
      </w:r>
      <w:proofErr w:type="spellEnd"/>
      <w:r>
        <w:rPr>
          <w:rFonts w:eastAsia="SimSun"/>
          <w:lang w:eastAsia="zh-CN"/>
        </w:rPr>
        <w:t xml:space="preserve"> PIN Elements with Management Capability</w:t>
      </w: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5AF81B8E" w14:textId="77777777" w:rsidR="003E2E83" w:rsidRDefault="003E2E83" w:rsidP="003E2E83">
      <w:pPr>
        <w:rPr>
          <w:rFonts w:eastAsia="SimSun"/>
          <w:lang w:eastAsia="zh-CN"/>
        </w:rPr>
      </w:pPr>
      <w:r>
        <w:rPr>
          <w:rFonts w:eastAsia="SimSun" w:hint="eastAsia"/>
          <w:lang w:eastAsia="zh-CN"/>
        </w:rPr>
        <w:t>N</w:t>
      </w:r>
      <w:r>
        <w:rPr>
          <w:rFonts w:eastAsia="SimSun"/>
          <w:lang w:eastAsia="zh-CN"/>
        </w:rPr>
        <w:t>one.</w:t>
      </w:r>
    </w:p>
    <w:p w14:paraId="297C783B" w14:textId="77777777" w:rsidR="003E2E83" w:rsidRDefault="003E2E83" w:rsidP="003E2E83">
      <w:pPr>
        <w:rPr>
          <w:rFonts w:eastAsia="SimSun"/>
          <w:lang w:eastAsia="zh-CN"/>
        </w:rPr>
      </w:pP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52" w:name="_Toc128633626"/>
      <w:r>
        <w:t>5</w:t>
      </w:r>
      <w:r w:rsidRPr="004D3578">
        <w:t>.</w:t>
      </w:r>
      <w:r w:rsidR="00B80FDC">
        <w:t>6</w:t>
      </w:r>
      <w:r w:rsidRPr="004D3578">
        <w:tab/>
      </w:r>
      <w:r w:rsidRPr="00105143">
        <w:t xml:space="preserve">Real-time </w:t>
      </w:r>
      <w:r>
        <w:t>conversational robot</w:t>
      </w:r>
      <w:bookmarkEnd w:id="52"/>
    </w:p>
    <w:p w14:paraId="36CE6C76" w14:textId="1215F606" w:rsidR="003E2E83" w:rsidRDefault="003E2E83" w:rsidP="003E2E83">
      <w:pPr>
        <w:pStyle w:val="Heading3"/>
      </w:pPr>
      <w:bookmarkStart w:id="53" w:name="_Toc128633627"/>
      <w:r>
        <w:t>5</w:t>
      </w:r>
      <w:r w:rsidRPr="004D3578">
        <w:t>.</w:t>
      </w:r>
      <w:r w:rsidR="00B80FDC">
        <w:t>6</w:t>
      </w:r>
      <w:r>
        <w:t>.</w:t>
      </w:r>
      <w:r w:rsidRPr="004D3578">
        <w:t>1</w:t>
      </w:r>
      <w:r w:rsidRPr="004D3578">
        <w:tab/>
      </w:r>
      <w:r w:rsidRPr="00082C96">
        <w:t xml:space="preserve">General </w:t>
      </w:r>
      <w:r>
        <w:t>d</w:t>
      </w:r>
      <w:r w:rsidRPr="00082C96">
        <w:t>escription</w:t>
      </w:r>
      <w:bookmarkEnd w:id="53"/>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proofErr w:type="spellStart"/>
      <w:r>
        <w:t>Voicebots</w:t>
      </w:r>
      <w:proofErr w:type="spellEnd"/>
      <w:r>
        <w:t xml:space="preserve"> can enable an elderly person to access those digital services which use is difficult for them due to physical or cognitive challenges. </w:t>
      </w:r>
      <w:proofErr w:type="spellStart"/>
      <w:r>
        <w:t>Voicebots</w:t>
      </w:r>
      <w:proofErr w:type="spellEnd"/>
      <w:r>
        <w:t xml:space="preserve">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 xml:space="preserve">In addition, </w:t>
      </w:r>
      <w:proofErr w:type="spellStart"/>
      <w:r>
        <w:t>voicebots</w:t>
      </w:r>
      <w:proofErr w:type="spellEnd"/>
      <w:r>
        <w:t xml:space="preserve">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 xml:space="preserve">Fundamentally, a </w:t>
      </w:r>
      <w:proofErr w:type="spellStart"/>
      <w:r>
        <w:t>voicebot</w:t>
      </w:r>
      <w:proofErr w:type="spellEnd"/>
      <w:r>
        <w:t xml:space="preserve"> can work in one of three ways:</w:t>
      </w:r>
    </w:p>
    <w:p w14:paraId="394C7BB0" w14:textId="77777777"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77777777"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Natural language processing (NLP) and natural language understanding (NLU) entity capable of processing speech audio, receive a response, and the user’s device converts the text response to voice using a Text-to-speech (TTS) engine,</w:t>
      </w:r>
    </w:p>
    <w:p w14:paraId="03826E8E" w14:textId="77777777" w:rsidR="003E2E83" w:rsidRDefault="003E2E83" w:rsidP="003E2E83">
      <w:pPr>
        <w:pStyle w:val="ListParagraph"/>
        <w:numPr>
          <w:ilvl w:val="0"/>
          <w:numId w:val="11"/>
        </w:numPr>
        <w:overflowPunct/>
        <w:autoSpaceDE/>
        <w:autoSpaceDN/>
        <w:adjustRightInd/>
        <w:textAlignment w:val="auto"/>
      </w:pPr>
      <w:r>
        <w:t xml:space="preserve">The user’s device establishes a voice call (VoIP, </w:t>
      </w:r>
      <w:proofErr w:type="spellStart"/>
      <w:r>
        <w:t>VoLTE</w:t>
      </w:r>
      <w:proofErr w:type="spellEnd"/>
      <w:r>
        <w:t xml:space="preserve">, </w:t>
      </w:r>
      <w:proofErr w:type="spellStart"/>
      <w:r>
        <w:t>VoNR</w:t>
      </w:r>
      <w:proofErr w:type="spellEnd"/>
      <w:r>
        <w:t>,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lastRenderedPageBreak/>
        <w:t xml:space="preserve">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w:t>
      </w:r>
      <w:proofErr w:type="spellStart"/>
      <w:r>
        <w:t>voicebot</w:t>
      </w:r>
      <w:proofErr w:type="spellEnd"/>
      <w:r>
        <w:t xml:space="preserve"> services, solution (3) is the prime candidate. However, it should be noted that if the seconds of latency experienced in solutions (1) and (2) are covered by some language or some sound as the </w:t>
      </w:r>
      <w:proofErr w:type="spellStart"/>
      <w:r>
        <w:t>voicebot</w:t>
      </w:r>
      <w:proofErr w:type="spellEnd"/>
      <w:r>
        <w:t xml:space="preserve"> retrieves information, the perceived latency may be much less insignificant compared to the actual latency.</w:t>
      </w:r>
    </w:p>
    <w:p w14:paraId="2110FB6F" w14:textId="77777777" w:rsidR="003E2E83" w:rsidRPr="000B4FBD" w:rsidRDefault="003E2E83" w:rsidP="003E2E83">
      <w:r>
        <w:t xml:space="preserve">Solution (3) results in the requirement that the 3GPP system needs to be able to maintain a resilient voice connection with sufficient throughput and quality to enable the user’s speech to be adequately processed at the cloud or Edge ASR engine, to allow for </w:t>
      </w:r>
      <w:proofErr w:type="spellStart"/>
      <w:r>
        <w:t>voicebot</w:t>
      </w:r>
      <w:proofErr w:type="spellEnd"/>
      <w:r>
        <w:t xml:space="preserve"> processing and response generation, and for the </w:t>
      </w:r>
      <w:proofErr w:type="spellStart"/>
      <w:r>
        <w:t>voicebot’s</w:t>
      </w:r>
      <w:proofErr w:type="spellEnd"/>
      <w:r>
        <w:t xml:space="preserve"> response to be received by the user with sufficiently low latency as to enable a perception of “humanity” by the user.</w:t>
      </w:r>
    </w:p>
    <w:p w14:paraId="238A96C9" w14:textId="699163B7" w:rsidR="003E2E83" w:rsidRDefault="003E2E83" w:rsidP="003E2E83">
      <w:pPr>
        <w:pStyle w:val="Heading3"/>
      </w:pPr>
      <w:bookmarkStart w:id="54" w:name="_Toc128633628"/>
      <w:r>
        <w:t>5</w:t>
      </w:r>
      <w:r w:rsidRPr="004D3578">
        <w:t>.</w:t>
      </w:r>
      <w:r w:rsidR="00B80FDC">
        <w:t>6</w:t>
      </w:r>
      <w:r>
        <w:t>.2</w:t>
      </w:r>
      <w:r w:rsidRPr="004D3578">
        <w:tab/>
      </w:r>
      <w:r>
        <w:t>R</w:t>
      </w:r>
      <w:r w:rsidRPr="00082C96">
        <w:t xml:space="preserve">elated </w:t>
      </w:r>
      <w:r>
        <w:t>existing</w:t>
      </w:r>
      <w:r w:rsidRPr="00082C96">
        <w:t xml:space="preserve"> service requirements</w:t>
      </w:r>
      <w:bookmarkEnd w:id="54"/>
      <w:r>
        <w:t xml:space="preserve"> </w:t>
      </w:r>
    </w:p>
    <w:p w14:paraId="16C75F1C" w14:textId="09AB5932" w:rsidR="003E2E83" w:rsidRDefault="003E2E83" w:rsidP="00426426">
      <w:r>
        <w:t>TS 22.261, clause 7.6.1:</w:t>
      </w:r>
      <w:r>
        <w:tab/>
        <w:t xml:space="preserve">To support interactive task completion during voice conversation, the 5G system shall support low-delay speech coding for interactive conversational services (100 </w:t>
      </w:r>
      <w:proofErr w:type="spellStart"/>
      <w:r>
        <w:t>ms</w:t>
      </w:r>
      <w:proofErr w:type="spellEnd"/>
      <w:r>
        <w:t>, one-way mouth-to-ear).</w:t>
      </w:r>
    </w:p>
    <w:p w14:paraId="79987096" w14:textId="396FB9E9" w:rsidR="003E2E83" w:rsidRDefault="003E2E83" w:rsidP="00426426">
      <w:r>
        <w:t>ITU-T Recommendation G.114 &amp; 3GPP TS 26.114:</w:t>
      </w:r>
      <w:r>
        <w:tab/>
        <w:t xml:space="preserve">See Figure </w:t>
      </w:r>
      <w:r w:rsidR="00067E8E">
        <w:t>XX</w:t>
      </w:r>
      <w:r>
        <w:t xml:space="preserve">1 for the relationship between mouth-to-ear delay (one way transmission time for voice, also consider this as </w:t>
      </w:r>
      <w:proofErr w:type="spellStart"/>
      <w:r>
        <w:t>voicebot</w:t>
      </w:r>
      <w:proofErr w:type="spellEnd"/>
      <w:r>
        <w:t>-to-ear delay) and perceived quality by the user</w:t>
      </w:r>
    </w:p>
    <w:p w14:paraId="68242C44" w14:textId="77777777" w:rsidR="003E2E83" w:rsidRDefault="003E2E83" w:rsidP="00426426">
      <w:pPr>
        <w:ind w:left="2265" w:hanging="2265"/>
        <w:jc w:val="center"/>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294EA13F"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5.6.2-1</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Default="003E2E83" w:rsidP="003E2E83">
      <w:pPr>
        <w:pStyle w:val="Heading3"/>
      </w:pPr>
    </w:p>
    <w:p w14:paraId="4067AF7A" w14:textId="2845C1FE" w:rsidR="003E2E83" w:rsidRDefault="003E2E83" w:rsidP="003E2E83">
      <w:pPr>
        <w:pStyle w:val="Heading3"/>
      </w:pPr>
      <w:bookmarkStart w:id="55" w:name="_Toc128633629"/>
      <w:r>
        <w:t>5</w:t>
      </w:r>
      <w:r w:rsidRPr="004D3578">
        <w:t>.</w:t>
      </w:r>
      <w:r w:rsidR="00B80FDC">
        <w:t>6</w:t>
      </w:r>
      <w:r>
        <w:t>.3</w:t>
      </w:r>
      <w:r w:rsidRPr="004D3578">
        <w:tab/>
      </w:r>
      <w:r w:rsidRPr="00082C96">
        <w:t>Challenges and potential gaps</w:t>
      </w:r>
      <w:bookmarkEnd w:id="55"/>
    </w:p>
    <w:p w14:paraId="64C3C1F8" w14:textId="77777777" w:rsidR="003E2E83" w:rsidRPr="00AD7C25" w:rsidRDefault="003E2E83" w:rsidP="003E2E83">
      <w:pPr>
        <w:rPr>
          <w:noProof/>
          <w:lang w:val="en-US"/>
        </w:rPr>
      </w:pPr>
      <w:r>
        <w:rPr>
          <w:noProof/>
          <w:lang w:val="en-US"/>
        </w:rPr>
        <w:t>None.</w:t>
      </w:r>
    </w:p>
    <w:p w14:paraId="1732C8F5" w14:textId="77777777" w:rsidR="003E2E83" w:rsidRPr="003E2E83" w:rsidRDefault="003E2E83" w:rsidP="003E2E83">
      <w:pPr>
        <w:rPr>
          <w:rFonts w:eastAsia="SimSun"/>
          <w:lang w:val="en-US" w:eastAsia="zh-CN"/>
        </w:rPr>
      </w:pPr>
    </w:p>
    <w:p w14:paraId="298274C0" w14:textId="77777777" w:rsidR="003E2E83" w:rsidRDefault="003E2E83" w:rsidP="003E2E83">
      <w:pPr>
        <w:rPr>
          <w:rFonts w:eastAsia="SimSun"/>
          <w:lang w:eastAsia="zh-CN"/>
        </w:rPr>
      </w:pP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56" w:name="_Toc128633630"/>
      <w:r>
        <w:t>6</w:t>
      </w:r>
      <w:r w:rsidRPr="004D3578">
        <w:tab/>
      </w:r>
      <w:r w:rsidR="00B57604">
        <w:t>Other considerations</w:t>
      </w:r>
      <w:bookmarkEnd w:id="56"/>
    </w:p>
    <w:p w14:paraId="1FE6BAC2" w14:textId="331414B6"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implementation and deployment related considerations, e.g., issues and guidelines. </w:t>
      </w:r>
      <w:r w:rsidRPr="00F77509">
        <w:rPr>
          <w:i/>
          <w:color w:val="FF0000"/>
        </w:rPr>
        <w:t xml:space="preserve"> </w:t>
      </w:r>
    </w:p>
    <w:p w14:paraId="3F5E5038" w14:textId="77777777" w:rsidR="00D20FC0" w:rsidRDefault="00D20FC0" w:rsidP="00D20FC0"/>
    <w:p w14:paraId="67AD8264" w14:textId="232ED11C" w:rsidR="007608A5" w:rsidRPr="004D3578" w:rsidRDefault="007608A5" w:rsidP="007608A5">
      <w:pPr>
        <w:pStyle w:val="Heading1"/>
      </w:pPr>
      <w:bookmarkStart w:id="57" w:name="_Toc128633631"/>
      <w:r>
        <w:lastRenderedPageBreak/>
        <w:t>7</w:t>
      </w:r>
      <w:r w:rsidRPr="004D3578">
        <w:tab/>
      </w:r>
      <w:r>
        <w:t>Conclusions and recommendations</w:t>
      </w:r>
      <w:bookmarkEnd w:id="57"/>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58" w:name="_Toc128633632"/>
      <w:r w:rsidR="00080512" w:rsidRPr="004D3578">
        <w:lastRenderedPageBreak/>
        <w:t>Annex &lt;</w:t>
      </w:r>
      <w:r w:rsidR="00351E45">
        <w:t>A</w:t>
      </w:r>
      <w:r w:rsidR="00080512" w:rsidRPr="004D3578">
        <w:t>&gt; (informative)</w:t>
      </w:r>
      <w:proofErr w:type="gramStart"/>
      <w:r w:rsidR="00080512" w:rsidRPr="004D3578">
        <w:t>:</w:t>
      </w:r>
      <w:proofErr w:type="gramEnd"/>
      <w:r w:rsidR="00080512" w:rsidRPr="004D3578">
        <w:br/>
      </w:r>
      <w:r w:rsidR="00426426">
        <w:t>Levels of Fusion</w:t>
      </w:r>
      <w:bookmarkEnd w:id="58"/>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59" w:name="_Toc128633633"/>
      <w:r w:rsidRPr="007D68A4">
        <w:rPr>
          <w:rFonts w:eastAsia="Times New Roman"/>
          <w:lang w:eastAsia="en-GB"/>
        </w:rPr>
        <w:t>A.1</w:t>
      </w:r>
      <w:r w:rsidRPr="007D68A4">
        <w:rPr>
          <w:rFonts w:eastAsia="Times New Roman"/>
          <w:lang w:eastAsia="en-GB"/>
        </w:rPr>
        <w:tab/>
        <w:t>Levels of Fusion</w:t>
      </w:r>
      <w:bookmarkEnd w:id="59"/>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60" w:name="_Toc128633634"/>
      <w:r w:rsidRPr="007D68A4">
        <w:rPr>
          <w:rFonts w:eastAsia="Times New Roman"/>
          <w:lang w:eastAsia="en-GB"/>
        </w:rPr>
        <w:t>A.1.0</w:t>
      </w:r>
      <w:r w:rsidRPr="007D68A4">
        <w:rPr>
          <w:rFonts w:eastAsia="Times New Roman"/>
          <w:lang w:eastAsia="en-GB"/>
        </w:rPr>
        <w:tab/>
        <w:t>Description</w:t>
      </w:r>
      <w:bookmarkEnd w:id="60"/>
    </w:p>
    <w:p w14:paraId="417044EC" w14:textId="53D98B33" w:rsidR="00426426" w:rsidRDefault="00426426" w:rsidP="00426426">
      <w:pPr>
        <w:autoSpaceDE w:val="0"/>
        <w:autoSpaceDN w:val="0"/>
        <w:adjustRightInd w:val="0"/>
        <w:spacing w:after="0"/>
        <w:rPr>
          <w:sz w:val="22"/>
          <w:szCs w:val="22"/>
          <w:lang w:val="en-US" w:eastAsia="en-GB"/>
        </w:rPr>
      </w:pPr>
      <w:r>
        <w:rPr>
          <w:sz w:val="22"/>
          <w:szCs w:val="22"/>
          <w:lang w:val="en-US" w:eastAsia="en-GB"/>
        </w:rPr>
        <w:t>The use of “levels of fusion” [</w:t>
      </w:r>
      <w:r w:rsidR="003B035B">
        <w:rPr>
          <w:sz w:val="22"/>
          <w:szCs w:val="22"/>
          <w:lang w:val="en-US" w:eastAsia="en-GB"/>
        </w:rPr>
        <w:t>14</w:t>
      </w:r>
      <w:proofErr w:type="gramStart"/>
      <w:r w:rsidR="003B035B">
        <w:rPr>
          <w:sz w:val="22"/>
          <w:szCs w:val="22"/>
          <w:lang w:val="en-US" w:eastAsia="en-GB"/>
        </w:rPr>
        <w:t>,15,16</w:t>
      </w:r>
      <w:proofErr w:type="gramEnd"/>
      <w:r>
        <w:rPr>
          <w:sz w:val="22"/>
          <w:szCs w:val="22"/>
          <w:lang w:val="en-US" w:eastAsia="en-GB"/>
        </w:rPr>
        <w:t>]is expected to help the United Nations Sustainability Development Goals (SDGs) in several aspects.</w:t>
      </w:r>
    </w:p>
    <w:p w14:paraId="0B10D686" w14:textId="77777777" w:rsidR="00426426" w:rsidRDefault="00426426" w:rsidP="00426426">
      <w:pPr>
        <w:autoSpaceDE w:val="0"/>
        <w:autoSpaceDN w:val="0"/>
        <w:adjustRightInd w:val="0"/>
        <w:spacing w:after="0"/>
        <w:rPr>
          <w:sz w:val="22"/>
          <w:szCs w:val="22"/>
          <w:lang w:val="en-US" w:eastAsia="en-GB"/>
        </w:rPr>
      </w:pPr>
      <w:r>
        <w:rPr>
          <w:sz w:val="22"/>
          <w:szCs w:val="22"/>
          <w:lang w:val="en-US"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61" w:name="_Toc128633635"/>
      <w:r w:rsidRPr="007D68A4">
        <w:rPr>
          <w:rFonts w:eastAsia="Times New Roman"/>
          <w:lang w:eastAsia="en-GB"/>
        </w:rPr>
        <w:t>A.1.1</w:t>
      </w:r>
      <w:r w:rsidRPr="007D68A4">
        <w:rPr>
          <w:rFonts w:eastAsia="Times New Roman"/>
          <w:lang w:eastAsia="en-GB"/>
        </w:rPr>
        <w:tab/>
        <w:t>A Six-Level Approach</w:t>
      </w:r>
      <w:bookmarkEnd w:id="61"/>
    </w:p>
    <w:p w14:paraId="34F1A47F" w14:textId="734513B2" w:rsidR="00426426" w:rsidRDefault="00426426" w:rsidP="00426426">
      <w:pPr>
        <w:autoSpaceDE w:val="0"/>
        <w:autoSpaceDN w:val="0"/>
        <w:adjustRightInd w:val="0"/>
        <w:spacing w:after="0"/>
        <w:rPr>
          <w:sz w:val="22"/>
          <w:szCs w:val="22"/>
          <w:lang w:val="en-US" w:eastAsia="en-GB"/>
        </w:rPr>
      </w:pPr>
      <w:r>
        <w:rPr>
          <w:sz w:val="22"/>
          <w:szCs w:val="22"/>
          <w:lang w:val="en-US" w:eastAsia="en-GB"/>
        </w:rPr>
        <w:t xml:space="preserve">This approach is based on </w:t>
      </w:r>
      <w:r w:rsidRPr="004B0F59">
        <w:rPr>
          <w:sz w:val="22"/>
          <w:szCs w:val="22"/>
          <w:lang w:val="en-US" w:eastAsia="en-GB"/>
        </w:rPr>
        <w:t>U.S. Department of Defense Joint Directors of Laboratories (JDL) Data Fusion Subgroup</w:t>
      </w:r>
      <w:r>
        <w:rPr>
          <w:sz w:val="22"/>
          <w:szCs w:val="22"/>
          <w:lang w:val="en-US" w:eastAsia="en-GB"/>
        </w:rPr>
        <w:t>. Each of the following six levels of fusion progressively adds meaning at higher levels of abstraction and involves more analysis (Reference: NIST [</w:t>
      </w:r>
      <w:r w:rsidR="003B035B">
        <w:rPr>
          <w:sz w:val="22"/>
          <w:szCs w:val="22"/>
          <w:lang w:val="en-US" w:eastAsia="en-GB"/>
        </w:rPr>
        <w:t>14</w:t>
      </w:r>
      <w:r>
        <w:rPr>
          <w:sz w:val="22"/>
          <w:szCs w:val="22"/>
          <w:lang w:val="en-US" w:eastAsia="en-GB"/>
        </w:rPr>
        <w:t>]):</w:t>
      </w:r>
    </w:p>
    <w:p w14:paraId="35406006" w14:textId="77777777" w:rsidR="00426426" w:rsidRPr="00772427" w:rsidRDefault="00426426" w:rsidP="00426426">
      <w:pPr>
        <w:pStyle w:val="ListParagraph"/>
        <w:numPr>
          <w:ilvl w:val="0"/>
          <w:numId w:val="12"/>
        </w:numPr>
        <w:spacing w:after="0"/>
        <w:rPr>
          <w:sz w:val="22"/>
          <w:szCs w:val="22"/>
          <w:lang w:val="en-US" w:eastAsia="en-GB"/>
        </w:rPr>
      </w:pPr>
      <w:r w:rsidRPr="00772427">
        <w:rPr>
          <w:sz w:val="22"/>
          <w:szCs w:val="22"/>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772427" w:rsidRDefault="00426426" w:rsidP="00426426">
      <w:pPr>
        <w:pStyle w:val="ListParagraph"/>
        <w:numPr>
          <w:ilvl w:val="0"/>
          <w:numId w:val="12"/>
        </w:numPr>
        <w:spacing w:after="0"/>
        <w:rPr>
          <w:sz w:val="22"/>
          <w:szCs w:val="22"/>
          <w:lang w:val="en-US" w:eastAsia="en-GB"/>
        </w:rPr>
      </w:pPr>
      <w:r w:rsidRPr="00772427">
        <w:rPr>
          <w:sz w:val="22"/>
          <w:szCs w:val="22"/>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772427" w:rsidRDefault="00426426" w:rsidP="00426426">
      <w:pPr>
        <w:pStyle w:val="ListParagraph"/>
        <w:numPr>
          <w:ilvl w:val="0"/>
          <w:numId w:val="12"/>
        </w:numPr>
        <w:spacing w:after="0"/>
        <w:rPr>
          <w:sz w:val="22"/>
          <w:szCs w:val="22"/>
          <w:lang w:val="en-US" w:eastAsia="en-GB"/>
        </w:rPr>
      </w:pPr>
      <w:r w:rsidRPr="00772427">
        <w:rPr>
          <w:sz w:val="22"/>
          <w:szCs w:val="22"/>
          <w:lang w:val="en-US" w:eastAsia="en-GB"/>
        </w:rPr>
        <w:t>Level 2 - aggregate/resolve. This level aggregates the individual entities or elements, analyzes those aggregations,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772427" w:rsidRDefault="00426426" w:rsidP="00426426">
      <w:pPr>
        <w:pStyle w:val="ListParagraph"/>
        <w:numPr>
          <w:ilvl w:val="0"/>
          <w:numId w:val="12"/>
        </w:numPr>
        <w:spacing w:after="0"/>
        <w:rPr>
          <w:sz w:val="22"/>
          <w:szCs w:val="22"/>
          <w:lang w:val="en-US" w:eastAsia="en-GB"/>
        </w:rPr>
      </w:pPr>
      <w:r w:rsidRPr="00772427">
        <w:rPr>
          <w:sz w:val="22"/>
          <w:szCs w:val="22"/>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772427" w:rsidRDefault="00426426" w:rsidP="00426426">
      <w:pPr>
        <w:pStyle w:val="ListParagraph"/>
        <w:numPr>
          <w:ilvl w:val="0"/>
          <w:numId w:val="12"/>
        </w:numPr>
        <w:spacing w:after="0"/>
        <w:rPr>
          <w:sz w:val="22"/>
          <w:szCs w:val="22"/>
          <w:lang w:val="en-US" w:eastAsia="en-GB"/>
        </w:rPr>
      </w:pPr>
      <w:r w:rsidRPr="00772427">
        <w:rPr>
          <w:sz w:val="22"/>
          <w:szCs w:val="22"/>
          <w:lang w:val="en-US" w:eastAsia="en-GB"/>
        </w:rPr>
        <w:t>Level 4 - assess. This level consists of assessing the entire process and related activities to improve the timeliness, relevance, and accuracy of information and/or intelligence. It reviews the performance of sensors and collectors, as well as analysts, information management systems, and staffs involved in the fusion process. This process tells you what you need to do to improve the products from Fusion Levels 0-3.</w:t>
      </w:r>
    </w:p>
    <w:p w14:paraId="5100AA3C" w14:textId="77777777" w:rsidR="00426426" w:rsidRDefault="00426426" w:rsidP="00426426">
      <w:pPr>
        <w:pStyle w:val="ListParagraph"/>
        <w:numPr>
          <w:ilvl w:val="0"/>
          <w:numId w:val="12"/>
        </w:numPr>
        <w:spacing w:after="0"/>
        <w:rPr>
          <w:noProof/>
        </w:rPr>
      </w:pPr>
      <w:r w:rsidRPr="00772427">
        <w:rPr>
          <w:sz w:val="22"/>
          <w:szCs w:val="22"/>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62" w:name="_Toc128633636"/>
      <w:r w:rsidRPr="007D68A4">
        <w:rPr>
          <w:rFonts w:eastAsia="Times New Roman"/>
          <w:lang w:eastAsia="en-GB"/>
        </w:rPr>
        <w:t>A.1.2</w:t>
      </w:r>
      <w:r w:rsidRPr="007D68A4">
        <w:rPr>
          <w:rFonts w:eastAsia="Times New Roman"/>
          <w:lang w:eastAsia="en-GB"/>
        </w:rPr>
        <w:tab/>
        <w:t>A Three-Level Approach</w:t>
      </w:r>
      <w:bookmarkEnd w:id="62"/>
    </w:p>
    <w:p w14:paraId="2CE57A5F" w14:textId="0B608113" w:rsidR="00426426" w:rsidRDefault="00426426" w:rsidP="00426426">
      <w:pPr>
        <w:autoSpaceDE w:val="0"/>
        <w:autoSpaceDN w:val="0"/>
        <w:adjustRightInd w:val="0"/>
        <w:spacing w:after="0"/>
        <w:rPr>
          <w:sz w:val="22"/>
          <w:szCs w:val="22"/>
          <w:lang w:val="en-US" w:eastAsia="en-GB"/>
        </w:rPr>
      </w:pPr>
      <w:r>
        <w:rPr>
          <w:sz w:val="22"/>
          <w:szCs w:val="22"/>
          <w:lang w:val="en-US" w:eastAsia="en-GB"/>
        </w:rPr>
        <w:t>A three-level approach was proposed in [</w:t>
      </w:r>
      <w:r w:rsidR="003B035B">
        <w:rPr>
          <w:sz w:val="22"/>
          <w:szCs w:val="22"/>
          <w:lang w:val="en-US" w:eastAsia="en-GB"/>
        </w:rPr>
        <w:t>15</w:t>
      </w:r>
      <w:r>
        <w:rPr>
          <w:sz w:val="22"/>
          <w:szCs w:val="22"/>
          <w:lang w:val="en-US" w:eastAsia="en-GB"/>
        </w:rPr>
        <w:t xml:space="preserve">] as follows. </w:t>
      </w:r>
      <w:r w:rsidRPr="003F6695">
        <w:rPr>
          <w:sz w:val="22"/>
          <w:szCs w:val="22"/>
          <w:lang w:val="en-US" w:eastAsia="en-GB"/>
        </w:rPr>
        <w:t>In terms of data processing, multi-modal fusion is typically</w:t>
      </w:r>
      <w:r>
        <w:rPr>
          <w:sz w:val="22"/>
          <w:szCs w:val="22"/>
          <w:lang w:val="en-US" w:eastAsia="en-GB"/>
        </w:rPr>
        <w:t xml:space="preserve"> </w:t>
      </w:r>
      <w:r w:rsidRPr="003F6695">
        <w:rPr>
          <w:sz w:val="22"/>
          <w:szCs w:val="22"/>
          <w:lang w:val="en-US" w:eastAsia="en-GB"/>
        </w:rPr>
        <w:t>implemented at three different levels of abstractions:</w:t>
      </w:r>
      <w:r>
        <w:rPr>
          <w:sz w:val="22"/>
          <w:szCs w:val="22"/>
          <w:lang w:val="en-US" w:eastAsia="en-GB"/>
        </w:rPr>
        <w:t xml:space="preserve"> </w:t>
      </w:r>
    </w:p>
    <w:p w14:paraId="7A946C18" w14:textId="77777777" w:rsidR="00426426" w:rsidRDefault="00426426" w:rsidP="00426426">
      <w:pPr>
        <w:autoSpaceDE w:val="0"/>
        <w:autoSpaceDN w:val="0"/>
        <w:adjustRightInd w:val="0"/>
        <w:spacing w:after="0"/>
        <w:rPr>
          <w:sz w:val="22"/>
          <w:szCs w:val="22"/>
          <w:lang w:val="en-US" w:eastAsia="en-GB"/>
        </w:rPr>
      </w:pPr>
    </w:p>
    <w:p w14:paraId="2B03CFE7" w14:textId="77777777" w:rsidR="00426426" w:rsidRPr="003F6695" w:rsidRDefault="00426426" w:rsidP="00426426">
      <w:pPr>
        <w:pStyle w:val="ListParagraph"/>
        <w:numPr>
          <w:ilvl w:val="0"/>
          <w:numId w:val="13"/>
        </w:numPr>
        <w:spacing w:after="0"/>
        <w:rPr>
          <w:sz w:val="22"/>
          <w:szCs w:val="22"/>
          <w:lang w:val="en-US" w:eastAsia="en-GB"/>
        </w:rPr>
      </w:pPr>
      <w:r w:rsidRPr="003F6695">
        <w:rPr>
          <w:sz w:val="22"/>
          <w:szCs w:val="22"/>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3F6695" w:rsidRDefault="00426426" w:rsidP="00426426">
      <w:pPr>
        <w:pStyle w:val="ListParagraph"/>
        <w:numPr>
          <w:ilvl w:val="0"/>
          <w:numId w:val="13"/>
        </w:numPr>
        <w:spacing w:after="0"/>
        <w:rPr>
          <w:sz w:val="22"/>
          <w:szCs w:val="22"/>
          <w:lang w:val="en-US" w:eastAsia="en-GB"/>
        </w:rPr>
      </w:pPr>
      <w:r w:rsidRPr="003F6695">
        <w:rPr>
          <w:sz w:val="22"/>
          <w:szCs w:val="22"/>
          <w:lang w:val="en-US" w:eastAsia="en-GB"/>
        </w:rPr>
        <w:lastRenderedPageBreak/>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3F6695" w:rsidRDefault="00426426" w:rsidP="00426426">
      <w:pPr>
        <w:pStyle w:val="ListParagraph"/>
        <w:numPr>
          <w:ilvl w:val="0"/>
          <w:numId w:val="13"/>
        </w:numPr>
        <w:spacing w:after="0"/>
        <w:rPr>
          <w:sz w:val="22"/>
          <w:szCs w:val="22"/>
          <w:lang w:val="en-US" w:eastAsia="en-GB"/>
        </w:rPr>
      </w:pPr>
      <w:r w:rsidRPr="003F6695">
        <w:rPr>
          <w:sz w:val="22"/>
          <w:szCs w:val="22"/>
          <w:lang w:val="en-US" w:eastAsia="en-GB"/>
        </w:rPr>
        <w:t>Decision level: Features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9E0BDC" w:rsidRDefault="00426426" w:rsidP="00426426">
      <w:pPr>
        <w:pStyle w:val="ListParagraph"/>
        <w:numPr>
          <w:ilvl w:val="0"/>
          <w:numId w:val="13"/>
        </w:numPr>
        <w:spacing w:after="0"/>
        <w:rPr>
          <w:sz w:val="22"/>
          <w:szCs w:val="22"/>
          <w:lang w:val="en-US" w:eastAsia="en-GB"/>
        </w:rPr>
      </w:pPr>
      <w:r w:rsidRPr="009E0BDC">
        <w:rPr>
          <w:sz w:val="22"/>
          <w:szCs w:val="22"/>
          <w:lang w:val="en-US" w:eastAsia="en-GB"/>
        </w:rPr>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1EDF63DF" w:rsidR="00426426" w:rsidRDefault="00426426" w:rsidP="00426426">
      <w:pPr>
        <w:rPr>
          <w:lang w:val="en-US"/>
        </w:rPr>
      </w:pPr>
      <w:r>
        <w:rPr>
          <w:lang w:val="en-US"/>
        </w:rPr>
        <w:t>Fig. A.1</w:t>
      </w:r>
      <w:r w:rsidR="007D68A4">
        <w:rPr>
          <w:lang w:val="en-US"/>
        </w:rPr>
        <w:t>.2</w:t>
      </w:r>
      <w:r>
        <w:rPr>
          <w:lang w:val="en-US"/>
        </w:rPr>
        <w:t>-1. A three-level approach for data fusion (source: [</w:t>
      </w:r>
      <w:r w:rsidR="003B035B">
        <w:rPr>
          <w:lang w:val="en-US"/>
        </w:rPr>
        <w:t>15</w:t>
      </w:r>
      <w:r>
        <w:rPr>
          <w:lang w:val="en-US"/>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63" w:name="_Toc128633637"/>
      <w:r w:rsidRPr="004D3578">
        <w:lastRenderedPageBreak/>
        <w:t>Annex &lt;</w:t>
      </w:r>
      <w:r>
        <w:t>X</w:t>
      </w:r>
      <w:r w:rsidRPr="004D3578">
        <w:t>&gt; (informative</w:t>
      </w:r>
      <w:proofErr w:type="gramStart"/>
      <w:r w:rsidRPr="004D3578">
        <w:t>):</w:t>
      </w:r>
      <w:proofErr w:type="gramEnd"/>
      <w:r w:rsidRPr="004D3578">
        <w:br/>
        <w:t>&lt;</w:t>
      </w:r>
      <w:r>
        <w:t>Title</w:t>
      </w:r>
      <w:r w:rsidRPr="004D3578">
        <w:t>&gt;</w:t>
      </w:r>
      <w:bookmarkEnd w:id="63"/>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64" w:name="_Toc128633638"/>
      <w:r w:rsidRPr="004D3578">
        <w:t>Annex &lt;X&gt; (informative)</w:t>
      </w:r>
      <w:proofErr w:type="gramStart"/>
      <w:r w:rsidRPr="004D3578">
        <w:t>:</w:t>
      </w:r>
      <w:proofErr w:type="gramEnd"/>
      <w:r w:rsidRPr="004D3578">
        <w:br/>
        <w:t>Change history</w:t>
      </w:r>
      <w:bookmarkEnd w:id="64"/>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65" w:name="historyclause"/>
      <w:bookmarkEnd w:id="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737CE276" w:rsidR="00AB0E2E" w:rsidRPr="006B0D02" w:rsidRDefault="00AB0E2E" w:rsidP="00AB0E2E">
            <w:pPr>
              <w:pStyle w:val="TAC"/>
              <w:rPr>
                <w:sz w:val="16"/>
                <w:szCs w:val="16"/>
              </w:rPr>
            </w:pPr>
          </w:p>
        </w:tc>
        <w:tc>
          <w:tcPr>
            <w:tcW w:w="800" w:type="dxa"/>
            <w:shd w:val="solid" w:color="FFFFFF" w:fill="auto"/>
          </w:tcPr>
          <w:p w14:paraId="4F256338" w14:textId="77777777" w:rsidR="00AB0E2E" w:rsidRPr="006B0D02" w:rsidRDefault="00AB0E2E" w:rsidP="00AB0E2E">
            <w:pPr>
              <w:pStyle w:val="TAC"/>
              <w:rPr>
                <w:sz w:val="16"/>
                <w:szCs w:val="16"/>
              </w:rPr>
            </w:pPr>
          </w:p>
        </w:tc>
        <w:tc>
          <w:tcPr>
            <w:tcW w:w="1094" w:type="dxa"/>
            <w:shd w:val="solid" w:color="FFFFFF" w:fill="auto"/>
          </w:tcPr>
          <w:p w14:paraId="685C35B5" w14:textId="77777777" w:rsidR="00AB0E2E" w:rsidRPr="006B0D02" w:rsidRDefault="00AB0E2E" w:rsidP="00AB0E2E">
            <w:pPr>
              <w:pStyle w:val="TAC"/>
              <w:rPr>
                <w:sz w:val="16"/>
                <w:szCs w:val="16"/>
              </w:rPr>
            </w:pP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40C786BA" w14:textId="77777777" w:rsidR="00AB0E2E" w:rsidRPr="006B0D02" w:rsidRDefault="00AB0E2E" w:rsidP="00AB0E2E">
            <w:pPr>
              <w:pStyle w:val="TAL"/>
              <w:rPr>
                <w:sz w:val="16"/>
                <w:szCs w:val="16"/>
              </w:rPr>
            </w:pPr>
          </w:p>
        </w:tc>
        <w:tc>
          <w:tcPr>
            <w:tcW w:w="708" w:type="dxa"/>
            <w:shd w:val="solid" w:color="FFFFFF" w:fill="auto"/>
          </w:tcPr>
          <w:p w14:paraId="418869BB" w14:textId="77777777" w:rsidR="00AB0E2E" w:rsidRPr="007D6048" w:rsidRDefault="00AB0E2E" w:rsidP="00AB0E2E">
            <w:pPr>
              <w:pStyle w:val="TAC"/>
              <w:rPr>
                <w:sz w:val="16"/>
                <w:szCs w:val="16"/>
              </w:rPr>
            </w:pPr>
          </w:p>
        </w:tc>
      </w:tr>
      <w:tr w:rsidR="00AB0E2E" w:rsidRPr="006B0D02" w14:paraId="6C53E6D5" w14:textId="77777777" w:rsidTr="00AB0E2E">
        <w:tc>
          <w:tcPr>
            <w:tcW w:w="800" w:type="dxa"/>
            <w:shd w:val="solid" w:color="FFFFFF" w:fill="auto"/>
          </w:tcPr>
          <w:p w14:paraId="0D2415EE" w14:textId="77777777"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5E5C18" w14:textId="77777777" w:rsidR="00973F1D" w:rsidRDefault="00973F1D">
      <w:r>
        <w:separator/>
      </w:r>
    </w:p>
  </w:endnote>
  <w:endnote w:type="continuationSeparator" w:id="0">
    <w:p w14:paraId="7532A656" w14:textId="77777777" w:rsidR="00973F1D" w:rsidRDefault="00973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等线">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3E2E83" w:rsidRDefault="003E2E8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0C239C" w14:textId="77777777" w:rsidR="00973F1D" w:rsidRDefault="00973F1D">
      <w:r>
        <w:separator/>
      </w:r>
    </w:p>
  </w:footnote>
  <w:footnote w:type="continuationSeparator" w:id="0">
    <w:p w14:paraId="32BE6A35" w14:textId="77777777" w:rsidR="00973F1D" w:rsidRDefault="00973F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3E2E83" w:rsidRDefault="003E2E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005">
      <w:rPr>
        <w:rFonts w:ascii="Arial" w:hAnsi="Arial" w:cs="Arial"/>
        <w:b/>
        <w:noProof/>
        <w:sz w:val="18"/>
        <w:szCs w:val="18"/>
      </w:rPr>
      <w:t>3GPP TR 22.916 V0.3.0 (2023-02)</w:t>
    </w:r>
    <w:r>
      <w:rPr>
        <w:rFonts w:ascii="Arial" w:hAnsi="Arial" w:cs="Arial"/>
        <w:b/>
        <w:sz w:val="18"/>
        <w:szCs w:val="18"/>
      </w:rPr>
      <w:fldChar w:fldCharType="end"/>
    </w:r>
  </w:p>
  <w:p w14:paraId="7A6BC72E" w14:textId="77777777" w:rsidR="003E2E83" w:rsidRDefault="003E2E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86005">
      <w:rPr>
        <w:rFonts w:ascii="Arial" w:hAnsi="Arial" w:cs="Arial"/>
        <w:b/>
        <w:noProof/>
        <w:sz w:val="18"/>
        <w:szCs w:val="18"/>
      </w:rPr>
      <w:t>27</w:t>
    </w:r>
    <w:r>
      <w:rPr>
        <w:rFonts w:ascii="Arial" w:hAnsi="Arial" w:cs="Arial"/>
        <w:b/>
        <w:sz w:val="18"/>
        <w:szCs w:val="18"/>
      </w:rPr>
      <w:fldChar w:fldCharType="end"/>
    </w:r>
  </w:p>
  <w:p w14:paraId="13C538E8" w14:textId="409A0721" w:rsidR="003E2E83" w:rsidRDefault="003E2E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005">
      <w:rPr>
        <w:rFonts w:ascii="Arial" w:hAnsi="Arial" w:cs="Arial"/>
        <w:b/>
        <w:noProof/>
        <w:sz w:val="18"/>
        <w:szCs w:val="18"/>
      </w:rPr>
      <w:t>Release 19</w:t>
    </w:r>
    <w:r>
      <w:rPr>
        <w:rFonts w:ascii="Arial" w:hAnsi="Arial" w:cs="Arial"/>
        <w:b/>
        <w:sz w:val="18"/>
        <w:szCs w:val="18"/>
      </w:rPr>
      <w:fldChar w:fldCharType="end"/>
    </w:r>
  </w:p>
  <w:p w14:paraId="1024E63D" w14:textId="77777777" w:rsidR="003E2E83" w:rsidRDefault="003E2E8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5">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7">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1"/>
  </w:num>
  <w:num w:numId="6">
    <w:abstractNumId w:val="2"/>
  </w:num>
  <w:num w:numId="7">
    <w:abstractNumId w:val="5"/>
  </w:num>
  <w:num w:numId="8">
    <w:abstractNumId w:val="3"/>
  </w:num>
  <w:num w:numId="9">
    <w:abstractNumId w:val="4"/>
  </w:num>
  <w:num w:numId="10">
    <w:abstractNumId w:val="6"/>
  </w:num>
  <w:num w:numId="11">
    <w:abstractNumId w:val="9"/>
  </w:num>
  <w:num w:numId="12">
    <w:abstractNumId w:val="8"/>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80512"/>
    <w:rsid w:val="00086005"/>
    <w:rsid w:val="00096DD6"/>
    <w:rsid w:val="00097A88"/>
    <w:rsid w:val="000C47C3"/>
    <w:rsid w:val="000D58AB"/>
    <w:rsid w:val="000D6EA9"/>
    <w:rsid w:val="000E4C39"/>
    <w:rsid w:val="000F6D20"/>
    <w:rsid w:val="001157D5"/>
    <w:rsid w:val="00133525"/>
    <w:rsid w:val="00143DD3"/>
    <w:rsid w:val="00155A38"/>
    <w:rsid w:val="00160C71"/>
    <w:rsid w:val="00177539"/>
    <w:rsid w:val="001775E4"/>
    <w:rsid w:val="001832AF"/>
    <w:rsid w:val="0019510C"/>
    <w:rsid w:val="001A1454"/>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284"/>
    <w:rsid w:val="003069BF"/>
    <w:rsid w:val="003172DC"/>
    <w:rsid w:val="00322550"/>
    <w:rsid w:val="00351E45"/>
    <w:rsid w:val="0035462D"/>
    <w:rsid w:val="00354D58"/>
    <w:rsid w:val="00356555"/>
    <w:rsid w:val="003765B8"/>
    <w:rsid w:val="003B035B"/>
    <w:rsid w:val="003C3971"/>
    <w:rsid w:val="003D14AF"/>
    <w:rsid w:val="003E2E83"/>
    <w:rsid w:val="003E4044"/>
    <w:rsid w:val="00403A19"/>
    <w:rsid w:val="0041410C"/>
    <w:rsid w:val="00423334"/>
    <w:rsid w:val="00425E5F"/>
    <w:rsid w:val="00426426"/>
    <w:rsid w:val="0043327D"/>
    <w:rsid w:val="004345EC"/>
    <w:rsid w:val="00465515"/>
    <w:rsid w:val="00466622"/>
    <w:rsid w:val="00466FD1"/>
    <w:rsid w:val="0049751D"/>
    <w:rsid w:val="004A1F51"/>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E5C86"/>
    <w:rsid w:val="00701116"/>
    <w:rsid w:val="0071174C"/>
    <w:rsid w:val="00713C44"/>
    <w:rsid w:val="00727766"/>
    <w:rsid w:val="00734A5B"/>
    <w:rsid w:val="0074026F"/>
    <w:rsid w:val="007429F6"/>
    <w:rsid w:val="00744E76"/>
    <w:rsid w:val="007566B8"/>
    <w:rsid w:val="007608A5"/>
    <w:rsid w:val="00765EA3"/>
    <w:rsid w:val="00774DA4"/>
    <w:rsid w:val="00781F0F"/>
    <w:rsid w:val="007B1277"/>
    <w:rsid w:val="007B19CE"/>
    <w:rsid w:val="007B600E"/>
    <w:rsid w:val="007B6E62"/>
    <w:rsid w:val="007D68A4"/>
    <w:rsid w:val="007F0F4A"/>
    <w:rsid w:val="008028A4"/>
    <w:rsid w:val="00830747"/>
    <w:rsid w:val="00847E6C"/>
    <w:rsid w:val="00853041"/>
    <w:rsid w:val="00854002"/>
    <w:rsid w:val="0086574B"/>
    <w:rsid w:val="008768CA"/>
    <w:rsid w:val="00891802"/>
    <w:rsid w:val="008C384C"/>
    <w:rsid w:val="008E2D68"/>
    <w:rsid w:val="008E5058"/>
    <w:rsid w:val="008E6756"/>
    <w:rsid w:val="008F1595"/>
    <w:rsid w:val="0090271F"/>
    <w:rsid w:val="00902E23"/>
    <w:rsid w:val="0091101C"/>
    <w:rsid w:val="009114D7"/>
    <w:rsid w:val="0091348E"/>
    <w:rsid w:val="00917CCB"/>
    <w:rsid w:val="00933FB0"/>
    <w:rsid w:val="00942EC2"/>
    <w:rsid w:val="00973F1D"/>
    <w:rsid w:val="00980283"/>
    <w:rsid w:val="009D2319"/>
    <w:rsid w:val="009F37B7"/>
    <w:rsid w:val="00A10F02"/>
    <w:rsid w:val="00A164B4"/>
    <w:rsid w:val="00A2427D"/>
    <w:rsid w:val="00A26956"/>
    <w:rsid w:val="00A27486"/>
    <w:rsid w:val="00A34B6C"/>
    <w:rsid w:val="00A53724"/>
    <w:rsid w:val="00A56066"/>
    <w:rsid w:val="00A73129"/>
    <w:rsid w:val="00A82346"/>
    <w:rsid w:val="00A92BA1"/>
    <w:rsid w:val="00A93A24"/>
    <w:rsid w:val="00A95A32"/>
    <w:rsid w:val="00AB0E2E"/>
    <w:rsid w:val="00AB4A5D"/>
    <w:rsid w:val="00AC6BC6"/>
    <w:rsid w:val="00AD3F33"/>
    <w:rsid w:val="00AE65E2"/>
    <w:rsid w:val="00AF1460"/>
    <w:rsid w:val="00B132A3"/>
    <w:rsid w:val="00B15449"/>
    <w:rsid w:val="00B17D1E"/>
    <w:rsid w:val="00B236DA"/>
    <w:rsid w:val="00B57604"/>
    <w:rsid w:val="00B80FDC"/>
    <w:rsid w:val="00B93086"/>
    <w:rsid w:val="00BA19ED"/>
    <w:rsid w:val="00BA4840"/>
    <w:rsid w:val="00BA4B8D"/>
    <w:rsid w:val="00BC0098"/>
    <w:rsid w:val="00BC0F7D"/>
    <w:rsid w:val="00BD7D31"/>
    <w:rsid w:val="00BE3255"/>
    <w:rsid w:val="00BF128E"/>
    <w:rsid w:val="00C074DD"/>
    <w:rsid w:val="00C1496A"/>
    <w:rsid w:val="00C14D37"/>
    <w:rsid w:val="00C167B4"/>
    <w:rsid w:val="00C2701B"/>
    <w:rsid w:val="00C33079"/>
    <w:rsid w:val="00C45231"/>
    <w:rsid w:val="00C551FF"/>
    <w:rsid w:val="00C57EC0"/>
    <w:rsid w:val="00C72833"/>
    <w:rsid w:val="00C80F1D"/>
    <w:rsid w:val="00C91962"/>
    <w:rsid w:val="00C93F40"/>
    <w:rsid w:val="00CA3D0C"/>
    <w:rsid w:val="00CD547E"/>
    <w:rsid w:val="00D20FC0"/>
    <w:rsid w:val="00D31954"/>
    <w:rsid w:val="00D57972"/>
    <w:rsid w:val="00D675A9"/>
    <w:rsid w:val="00D738D6"/>
    <w:rsid w:val="00D755EB"/>
    <w:rsid w:val="00D76048"/>
    <w:rsid w:val="00D82E6F"/>
    <w:rsid w:val="00D87E00"/>
    <w:rsid w:val="00D90E1D"/>
    <w:rsid w:val="00D9134D"/>
    <w:rsid w:val="00D95EAC"/>
    <w:rsid w:val="00DA7A03"/>
    <w:rsid w:val="00DB1818"/>
    <w:rsid w:val="00DC19B2"/>
    <w:rsid w:val="00DC309B"/>
    <w:rsid w:val="00DC4DA2"/>
    <w:rsid w:val="00DC66F5"/>
    <w:rsid w:val="00DD4C17"/>
    <w:rsid w:val="00DD74A5"/>
    <w:rsid w:val="00DF2B1F"/>
    <w:rsid w:val="00DF62CD"/>
    <w:rsid w:val="00E00ECF"/>
    <w:rsid w:val="00E134BA"/>
    <w:rsid w:val="00E1650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5C3F"/>
    <w:rsid w:val="00F5147A"/>
    <w:rsid w:val="00F533EE"/>
    <w:rsid w:val="00F54E02"/>
    <w:rsid w:val="00F55233"/>
    <w:rsid w:val="00F566DD"/>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F6315E-E5F4-4C48-8A9B-D48B9373B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8353</Words>
  <Characters>47617</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3</cp:revision>
  <cp:lastPrinted>2019-02-25T14:05:00Z</cp:lastPrinted>
  <dcterms:created xsi:type="dcterms:W3CDTF">2023-03-03T18:49:00Z</dcterms:created>
  <dcterms:modified xsi:type="dcterms:W3CDTF">2023-03-03T18:49:00Z</dcterms:modified>
</cp:coreProperties>
</file>